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7A27" w:rsidRPr="001F20D6" w:rsidRDefault="00267A27" w:rsidP="00B20DA2"/>
    <w:p w:rsidR="00267A27" w:rsidRPr="001F20D6" w:rsidRDefault="00267A27" w:rsidP="00573B53">
      <w:pPr>
        <w:jc w:val="center"/>
        <w:rPr>
          <w:b/>
          <w:bCs/>
          <w:sz w:val="28"/>
          <w:szCs w:val="28"/>
        </w:rPr>
      </w:pPr>
    </w:p>
    <w:p w:rsidR="00267A27" w:rsidRPr="001F20D6" w:rsidRDefault="00267A27" w:rsidP="00573B53">
      <w:pPr>
        <w:jc w:val="center"/>
        <w:rPr>
          <w:b/>
          <w:bCs/>
          <w:sz w:val="28"/>
          <w:szCs w:val="28"/>
        </w:rPr>
      </w:pPr>
    </w:p>
    <w:p w:rsidR="00267A27" w:rsidRPr="001F20D6" w:rsidRDefault="00267A27" w:rsidP="00573B53">
      <w:pPr>
        <w:jc w:val="center"/>
        <w:rPr>
          <w:b/>
          <w:bCs/>
          <w:sz w:val="28"/>
          <w:szCs w:val="28"/>
        </w:rPr>
      </w:pPr>
      <w:r w:rsidRPr="001F20D6">
        <w:rPr>
          <w:b/>
          <w:bCs/>
          <w:sz w:val="28"/>
          <w:szCs w:val="28"/>
        </w:rPr>
        <w:t>FIŞA DE EVALUARE</w:t>
      </w:r>
    </w:p>
    <w:p w:rsidR="00267A27" w:rsidRPr="001F20D6" w:rsidRDefault="00267A27" w:rsidP="00573B53">
      <w:pPr>
        <w:jc w:val="center"/>
        <w:rPr>
          <w:b/>
          <w:bCs/>
          <w:sz w:val="28"/>
          <w:szCs w:val="28"/>
        </w:rPr>
      </w:pPr>
      <w:r w:rsidRPr="001F20D6">
        <w:rPr>
          <w:b/>
          <w:bCs/>
          <w:sz w:val="28"/>
          <w:szCs w:val="28"/>
        </w:rPr>
        <w:t>ÎN VEDEREA ACORDĂRII GRADAŢIEI DE MERIT PENTRU MAIŞTRI INSTRUCTORI - 2015</w:t>
      </w:r>
    </w:p>
    <w:p w:rsidR="00267A27" w:rsidRPr="001F20D6" w:rsidRDefault="00267A27" w:rsidP="00573B53">
      <w:pPr>
        <w:jc w:val="center"/>
        <w:rPr>
          <w:b/>
          <w:bCs/>
          <w:sz w:val="28"/>
          <w:szCs w:val="28"/>
        </w:rPr>
      </w:pPr>
      <w:r w:rsidRPr="001F20D6">
        <w:rPr>
          <w:b/>
          <w:bCs/>
          <w:sz w:val="28"/>
          <w:szCs w:val="28"/>
        </w:rPr>
        <w:t>Perioada evaluată: 01.09.2009- 31.08.2014</w:t>
      </w:r>
    </w:p>
    <w:p w:rsidR="00267A27" w:rsidRPr="001F20D6" w:rsidRDefault="00267A27">
      <w:pPr>
        <w:rPr>
          <w:b/>
          <w:bCs/>
        </w:rPr>
      </w:pPr>
    </w:p>
    <w:p w:rsidR="00267A27" w:rsidRPr="001F20D6" w:rsidRDefault="00267A27">
      <w:pPr>
        <w:rPr>
          <w:b/>
          <w:bCs/>
        </w:rPr>
      </w:pPr>
    </w:p>
    <w:p w:rsidR="00267A27" w:rsidRPr="001F20D6" w:rsidRDefault="00267A27">
      <w:pPr>
        <w:rPr>
          <w:b/>
          <w:bCs/>
        </w:rPr>
      </w:pPr>
    </w:p>
    <w:p w:rsidR="00267A27" w:rsidRPr="001F20D6" w:rsidRDefault="00267A27" w:rsidP="007D2A35">
      <w:pPr>
        <w:tabs>
          <w:tab w:val="left" w:pos="5040"/>
        </w:tabs>
        <w:spacing w:after="60"/>
        <w:ind w:right="-1260"/>
        <w:rPr>
          <w:b/>
          <w:bCs/>
        </w:rPr>
      </w:pPr>
      <w:r w:rsidRPr="001F20D6">
        <w:rPr>
          <w:b/>
          <w:bCs/>
        </w:rPr>
        <w:t>Numele şi prenumele:</w:t>
      </w:r>
      <w:r w:rsidRPr="001F20D6">
        <w:rPr>
          <w:bCs/>
        </w:rPr>
        <w:t xml:space="preserve"> </w:t>
      </w:r>
      <w:r w:rsidRPr="001F20D6">
        <w:rPr>
          <w:bCs/>
        </w:rPr>
        <w:tab/>
      </w:r>
      <w:r w:rsidRPr="001F20D6">
        <w:rPr>
          <w:b/>
          <w:bCs/>
        </w:rPr>
        <w:t>___________________________________________________________________________</w:t>
      </w:r>
    </w:p>
    <w:p w:rsidR="00267A27" w:rsidRPr="001F20D6" w:rsidRDefault="00267A27" w:rsidP="007D2A35">
      <w:pPr>
        <w:tabs>
          <w:tab w:val="left" w:pos="5040"/>
        </w:tabs>
        <w:spacing w:after="60"/>
        <w:ind w:right="-900"/>
        <w:rPr>
          <w:bCs/>
        </w:rPr>
      </w:pPr>
      <w:r w:rsidRPr="001F20D6">
        <w:rPr>
          <w:b/>
          <w:bCs/>
        </w:rPr>
        <w:t>Unitatea de învăţământ:</w:t>
      </w:r>
      <w:r w:rsidRPr="001F20D6">
        <w:rPr>
          <w:bCs/>
        </w:rPr>
        <w:t xml:space="preserve"> </w:t>
      </w:r>
      <w:r w:rsidRPr="001F20D6">
        <w:rPr>
          <w:bCs/>
        </w:rPr>
        <w:tab/>
      </w:r>
      <w:r w:rsidRPr="001F20D6">
        <w:rPr>
          <w:b/>
          <w:bCs/>
        </w:rPr>
        <w:t>___________________________________________________________________________</w:t>
      </w:r>
    </w:p>
    <w:p w:rsidR="00267A27" w:rsidRPr="001F20D6" w:rsidRDefault="00267A27" w:rsidP="007D2A35">
      <w:pPr>
        <w:tabs>
          <w:tab w:val="left" w:pos="5040"/>
        </w:tabs>
        <w:spacing w:after="60"/>
        <w:ind w:right="-900"/>
        <w:rPr>
          <w:bCs/>
        </w:rPr>
      </w:pPr>
      <w:r w:rsidRPr="001F20D6">
        <w:rPr>
          <w:b/>
          <w:bCs/>
        </w:rPr>
        <w:t xml:space="preserve">Vechimea în învăţământ: </w:t>
      </w:r>
      <w:r w:rsidRPr="001F20D6">
        <w:rPr>
          <w:b/>
          <w:bCs/>
        </w:rPr>
        <w:tab/>
        <w:t>___________________________________________________________________________</w:t>
      </w:r>
    </w:p>
    <w:p w:rsidR="00267A27" w:rsidRPr="001F20D6" w:rsidRDefault="00267A27" w:rsidP="007D2A35">
      <w:pPr>
        <w:tabs>
          <w:tab w:val="left" w:pos="5040"/>
        </w:tabs>
        <w:spacing w:after="60"/>
        <w:ind w:right="-900"/>
        <w:rPr>
          <w:b/>
          <w:bCs/>
        </w:rPr>
      </w:pPr>
      <w:r w:rsidRPr="001F20D6">
        <w:rPr>
          <w:b/>
          <w:bCs/>
        </w:rPr>
        <w:t xml:space="preserve">Specialitatea: </w:t>
      </w:r>
      <w:r w:rsidRPr="001F20D6">
        <w:rPr>
          <w:b/>
          <w:bCs/>
        </w:rPr>
        <w:tab/>
        <w:t>___________________________________________________________________________</w:t>
      </w:r>
    </w:p>
    <w:p w:rsidR="00267A27" w:rsidRPr="001F20D6" w:rsidRDefault="00267A27" w:rsidP="007D2A35">
      <w:pPr>
        <w:tabs>
          <w:tab w:val="left" w:pos="5040"/>
        </w:tabs>
        <w:spacing w:after="60"/>
        <w:ind w:right="-900"/>
        <w:jc w:val="both"/>
        <w:rPr>
          <w:b/>
          <w:bCs/>
        </w:rPr>
      </w:pPr>
      <w:r w:rsidRPr="001F20D6">
        <w:rPr>
          <w:b/>
          <w:bCs/>
        </w:rPr>
        <w:t xml:space="preserve">Gradul didactic: </w:t>
      </w:r>
      <w:r w:rsidRPr="001F20D6">
        <w:rPr>
          <w:b/>
          <w:bCs/>
        </w:rPr>
        <w:tab/>
        <w:t>___________________________________________________________________________</w:t>
      </w:r>
    </w:p>
    <w:p w:rsidR="00267A27" w:rsidRPr="001F20D6" w:rsidRDefault="00267A27" w:rsidP="00494720">
      <w:pPr>
        <w:tabs>
          <w:tab w:val="left" w:pos="5040"/>
        </w:tabs>
        <w:ind w:right="-900"/>
        <w:jc w:val="both"/>
        <w:rPr>
          <w:b/>
          <w:bCs/>
        </w:rPr>
      </w:pPr>
    </w:p>
    <w:p w:rsidR="00267A27" w:rsidRPr="001F20D6" w:rsidRDefault="00267A27" w:rsidP="00494720">
      <w:pPr>
        <w:tabs>
          <w:tab w:val="left" w:pos="5040"/>
        </w:tabs>
        <w:ind w:right="-900"/>
        <w:jc w:val="both"/>
        <w:rPr>
          <w:b/>
          <w:bCs/>
        </w:rPr>
      </w:pPr>
    </w:p>
    <w:tbl>
      <w:tblPr>
        <w:tblW w:w="15915" w:type="dxa"/>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460"/>
        <w:gridCol w:w="1098"/>
        <w:gridCol w:w="1193"/>
        <w:gridCol w:w="1156"/>
        <w:gridCol w:w="1364"/>
        <w:gridCol w:w="1440"/>
        <w:gridCol w:w="1204"/>
      </w:tblGrid>
      <w:tr w:rsidR="00267A27" w:rsidRPr="001F20D6">
        <w:trPr>
          <w:jc w:val="center"/>
        </w:trPr>
        <w:tc>
          <w:tcPr>
            <w:tcW w:w="8460" w:type="dxa"/>
            <w:vMerge w:val="restart"/>
            <w:vAlign w:val="center"/>
          </w:tcPr>
          <w:p w:rsidR="00267A27" w:rsidRPr="001F20D6" w:rsidRDefault="00267A27" w:rsidP="00236AA2">
            <w:pPr>
              <w:jc w:val="center"/>
              <w:rPr>
                <w:b/>
                <w:sz w:val="32"/>
                <w:szCs w:val="32"/>
              </w:rPr>
            </w:pPr>
            <w:r w:rsidRPr="001F20D6">
              <w:rPr>
                <w:b/>
                <w:sz w:val="32"/>
                <w:szCs w:val="32"/>
              </w:rPr>
              <w:t>CRITERII DE EVALUARE</w:t>
            </w:r>
          </w:p>
        </w:tc>
        <w:tc>
          <w:tcPr>
            <w:tcW w:w="7455" w:type="dxa"/>
            <w:gridSpan w:val="6"/>
          </w:tcPr>
          <w:p w:rsidR="00267A27" w:rsidRPr="001F20D6" w:rsidRDefault="00267A27" w:rsidP="00236AA2">
            <w:pPr>
              <w:ind w:left="-468" w:right="792"/>
              <w:jc w:val="center"/>
              <w:rPr>
                <w:b/>
                <w:sz w:val="32"/>
                <w:szCs w:val="32"/>
              </w:rPr>
            </w:pPr>
            <w:r w:rsidRPr="001F20D6">
              <w:rPr>
                <w:b/>
                <w:sz w:val="32"/>
                <w:szCs w:val="32"/>
              </w:rPr>
              <w:t>PUNCTAJ</w:t>
            </w:r>
          </w:p>
        </w:tc>
      </w:tr>
      <w:tr w:rsidR="00267A27" w:rsidRPr="001F20D6">
        <w:trPr>
          <w:cantSplit/>
          <w:trHeight w:val="1294"/>
          <w:jc w:val="center"/>
        </w:trPr>
        <w:tc>
          <w:tcPr>
            <w:tcW w:w="8460" w:type="dxa"/>
            <w:vMerge/>
          </w:tcPr>
          <w:p w:rsidR="00267A27" w:rsidRPr="001F20D6" w:rsidRDefault="00267A27"/>
        </w:tc>
        <w:tc>
          <w:tcPr>
            <w:tcW w:w="1098" w:type="dxa"/>
            <w:vAlign w:val="center"/>
          </w:tcPr>
          <w:p w:rsidR="00267A27" w:rsidRPr="001F20D6" w:rsidRDefault="00267A27" w:rsidP="00236AA2">
            <w:pPr>
              <w:jc w:val="center"/>
              <w:rPr>
                <w:b/>
              </w:rPr>
            </w:pPr>
            <w:r w:rsidRPr="001F20D6">
              <w:rPr>
                <w:b/>
              </w:rPr>
              <w:t>Maxim</w:t>
            </w:r>
          </w:p>
        </w:tc>
        <w:tc>
          <w:tcPr>
            <w:tcW w:w="1193" w:type="dxa"/>
          </w:tcPr>
          <w:p w:rsidR="00267A27" w:rsidRPr="001F20D6" w:rsidRDefault="00267A27" w:rsidP="00236AA2">
            <w:pPr>
              <w:jc w:val="center"/>
              <w:rPr>
                <w:b/>
              </w:rPr>
            </w:pPr>
          </w:p>
          <w:p w:rsidR="00267A27" w:rsidRPr="001F20D6" w:rsidRDefault="00267A27" w:rsidP="00236AA2">
            <w:pPr>
              <w:jc w:val="center"/>
              <w:rPr>
                <w:b/>
              </w:rPr>
            </w:pPr>
            <w:r w:rsidRPr="001F20D6">
              <w:rPr>
                <w:b/>
              </w:rPr>
              <w:t>Detaliere punctaj</w:t>
            </w:r>
          </w:p>
          <w:p w:rsidR="00267A27" w:rsidRPr="001F20D6" w:rsidRDefault="00267A27" w:rsidP="00236AA2">
            <w:pPr>
              <w:jc w:val="center"/>
              <w:rPr>
                <w:b/>
              </w:rPr>
            </w:pPr>
            <w:r w:rsidRPr="001F20D6">
              <w:rPr>
                <w:b/>
              </w:rPr>
              <w:t>maxim</w:t>
            </w:r>
          </w:p>
        </w:tc>
        <w:tc>
          <w:tcPr>
            <w:tcW w:w="1156" w:type="dxa"/>
          </w:tcPr>
          <w:p w:rsidR="00267A27" w:rsidRPr="001F20D6" w:rsidRDefault="00267A27" w:rsidP="00236AA2">
            <w:pPr>
              <w:jc w:val="center"/>
              <w:rPr>
                <w:b/>
              </w:rPr>
            </w:pPr>
          </w:p>
          <w:p w:rsidR="00267A27" w:rsidRPr="001F20D6" w:rsidRDefault="00267A27" w:rsidP="00236AA2">
            <w:pPr>
              <w:jc w:val="center"/>
              <w:rPr>
                <w:b/>
              </w:rPr>
            </w:pPr>
            <w:r w:rsidRPr="001F20D6">
              <w:rPr>
                <w:b/>
              </w:rPr>
              <w:t>Auto-</w:t>
            </w:r>
          </w:p>
          <w:p w:rsidR="00267A27" w:rsidRPr="001F20D6" w:rsidRDefault="00267A27" w:rsidP="00236AA2">
            <w:pPr>
              <w:jc w:val="center"/>
              <w:rPr>
                <w:b/>
              </w:rPr>
            </w:pPr>
            <w:r w:rsidRPr="001F20D6">
              <w:rPr>
                <w:b/>
              </w:rPr>
              <w:t>evaluare</w:t>
            </w:r>
          </w:p>
        </w:tc>
        <w:tc>
          <w:tcPr>
            <w:tcW w:w="1364" w:type="dxa"/>
          </w:tcPr>
          <w:p w:rsidR="00267A27" w:rsidRPr="001F20D6" w:rsidRDefault="00267A27" w:rsidP="002D6768">
            <w:pPr>
              <w:rPr>
                <w:b/>
              </w:rPr>
            </w:pPr>
            <w:r w:rsidRPr="001F20D6">
              <w:rPr>
                <w:b/>
              </w:rPr>
              <w:t>Punctaj consiliul consultativ/inspector</w:t>
            </w:r>
          </w:p>
        </w:tc>
        <w:tc>
          <w:tcPr>
            <w:tcW w:w="1440" w:type="dxa"/>
            <w:vAlign w:val="center"/>
          </w:tcPr>
          <w:p w:rsidR="00267A27" w:rsidRPr="001F20D6" w:rsidRDefault="00267A27" w:rsidP="00236AA2">
            <w:pPr>
              <w:jc w:val="center"/>
              <w:rPr>
                <w:b/>
              </w:rPr>
            </w:pPr>
            <w:r w:rsidRPr="001F20D6">
              <w:rPr>
                <w:b/>
              </w:rPr>
              <w:t>Punctaj comisia de  evaluare</w:t>
            </w:r>
          </w:p>
        </w:tc>
        <w:tc>
          <w:tcPr>
            <w:tcW w:w="1204" w:type="dxa"/>
            <w:vAlign w:val="center"/>
          </w:tcPr>
          <w:p w:rsidR="00267A27" w:rsidRPr="001F20D6" w:rsidRDefault="00267A27" w:rsidP="00B647FD">
            <w:pPr>
              <w:jc w:val="center"/>
              <w:rPr>
                <w:b/>
              </w:rPr>
            </w:pPr>
            <w:r w:rsidRPr="001F20D6">
              <w:rPr>
                <w:b/>
              </w:rPr>
              <w:t>Punctaj comisia de soluţionare a contestaţiilor</w:t>
            </w:r>
          </w:p>
        </w:tc>
      </w:tr>
      <w:tr w:rsidR="00267A27" w:rsidRPr="001F20D6">
        <w:trPr>
          <w:jc w:val="center"/>
        </w:trPr>
        <w:tc>
          <w:tcPr>
            <w:tcW w:w="8460" w:type="dxa"/>
          </w:tcPr>
          <w:p w:rsidR="00267A27" w:rsidRPr="001F20D6" w:rsidRDefault="00267A27" w:rsidP="00AA182C">
            <w:pPr>
              <w:rPr>
                <w:b/>
                <w:bCs/>
              </w:rPr>
            </w:pPr>
            <w:r w:rsidRPr="001F20D6">
              <w:rPr>
                <w:b/>
                <w:bCs/>
                <w:sz w:val="28"/>
                <w:szCs w:val="28"/>
              </w:rPr>
              <w:t xml:space="preserve">Calificativ „Foarte bine” </w:t>
            </w:r>
            <w:r w:rsidRPr="001F20D6">
              <w:rPr>
                <w:b/>
                <w:bCs/>
              </w:rPr>
              <w:t>în anii şcolari:, 2009-2010, 2010-2011, 2011-2012, 2012-2013, 2013-2014</w:t>
            </w:r>
          </w:p>
          <w:p w:rsidR="00267A27" w:rsidRPr="001F20D6" w:rsidRDefault="00267A27" w:rsidP="00AA182C">
            <w:pPr>
              <w:rPr>
                <w:b/>
                <w:bCs/>
                <w:sz w:val="28"/>
                <w:szCs w:val="28"/>
              </w:rPr>
            </w:pPr>
          </w:p>
        </w:tc>
        <w:tc>
          <w:tcPr>
            <w:tcW w:w="1098" w:type="dxa"/>
          </w:tcPr>
          <w:p w:rsidR="00267A27" w:rsidRPr="001F20D6" w:rsidRDefault="00267A27" w:rsidP="00236AA2">
            <w:pPr>
              <w:jc w:val="center"/>
              <w:rPr>
                <w:b/>
              </w:rPr>
            </w:pPr>
            <w:r w:rsidRPr="001F20D6">
              <w:rPr>
                <w:b/>
              </w:rPr>
              <w:t>Criteriu elimina-toriu</w:t>
            </w:r>
          </w:p>
        </w:tc>
        <w:tc>
          <w:tcPr>
            <w:tcW w:w="1193" w:type="dxa"/>
          </w:tcPr>
          <w:p w:rsidR="00267A27" w:rsidRPr="001F20D6" w:rsidRDefault="00267A27" w:rsidP="00FD15C5">
            <w:pPr>
              <w:rPr>
                <w:sz w:val="20"/>
                <w:szCs w:val="20"/>
              </w:rPr>
            </w:pPr>
          </w:p>
        </w:tc>
        <w:tc>
          <w:tcPr>
            <w:tcW w:w="1156" w:type="dxa"/>
          </w:tcPr>
          <w:p w:rsidR="00267A27" w:rsidRPr="001F20D6" w:rsidRDefault="00267A27">
            <w:pPr>
              <w:rPr>
                <w:sz w:val="20"/>
                <w:szCs w:val="20"/>
              </w:rPr>
            </w:pPr>
          </w:p>
        </w:tc>
        <w:tc>
          <w:tcPr>
            <w:tcW w:w="1364" w:type="dxa"/>
          </w:tcPr>
          <w:p w:rsidR="00267A27" w:rsidRPr="001F20D6" w:rsidRDefault="00267A27">
            <w:pPr>
              <w:rPr>
                <w:sz w:val="20"/>
                <w:szCs w:val="20"/>
              </w:rPr>
            </w:pPr>
          </w:p>
        </w:tc>
        <w:tc>
          <w:tcPr>
            <w:tcW w:w="1440" w:type="dxa"/>
          </w:tcPr>
          <w:p w:rsidR="00267A27" w:rsidRPr="001F20D6" w:rsidRDefault="00267A27"/>
        </w:tc>
        <w:tc>
          <w:tcPr>
            <w:tcW w:w="1204" w:type="dxa"/>
          </w:tcPr>
          <w:p w:rsidR="00267A27" w:rsidRPr="001F20D6" w:rsidRDefault="00267A27"/>
        </w:tc>
      </w:tr>
      <w:tr w:rsidR="00267A27" w:rsidRPr="001F20D6">
        <w:trPr>
          <w:jc w:val="center"/>
        </w:trPr>
        <w:tc>
          <w:tcPr>
            <w:tcW w:w="8460" w:type="dxa"/>
          </w:tcPr>
          <w:p w:rsidR="00267A27" w:rsidRPr="001F20D6" w:rsidRDefault="00267A27" w:rsidP="00AA182C">
            <w:pPr>
              <w:rPr>
                <w:sz w:val="28"/>
                <w:szCs w:val="28"/>
              </w:rPr>
            </w:pPr>
            <w:r w:rsidRPr="001F20D6">
              <w:rPr>
                <w:b/>
                <w:bCs/>
                <w:sz w:val="28"/>
                <w:szCs w:val="28"/>
              </w:rPr>
              <w:t>1. Criteriul activităţilor complexe cu valoare instructiv-educativă</w:t>
            </w:r>
          </w:p>
        </w:tc>
        <w:tc>
          <w:tcPr>
            <w:tcW w:w="1098" w:type="dxa"/>
          </w:tcPr>
          <w:p w:rsidR="00267A27" w:rsidRPr="001F20D6" w:rsidRDefault="00267A27" w:rsidP="00DF1235">
            <w:pPr>
              <w:jc w:val="center"/>
              <w:rPr>
                <w:b/>
                <w:sz w:val="28"/>
                <w:szCs w:val="28"/>
              </w:rPr>
            </w:pPr>
            <w:r w:rsidRPr="001F20D6">
              <w:rPr>
                <w:b/>
                <w:sz w:val="28"/>
                <w:szCs w:val="28"/>
              </w:rPr>
              <w:t>80</w:t>
            </w:r>
          </w:p>
        </w:tc>
        <w:tc>
          <w:tcPr>
            <w:tcW w:w="1193" w:type="dxa"/>
          </w:tcPr>
          <w:p w:rsidR="00267A27" w:rsidRPr="001F20D6" w:rsidRDefault="00267A27" w:rsidP="00FD15C5">
            <w:pPr>
              <w:rPr>
                <w:sz w:val="20"/>
                <w:szCs w:val="20"/>
              </w:rPr>
            </w:pPr>
          </w:p>
        </w:tc>
        <w:tc>
          <w:tcPr>
            <w:tcW w:w="1156" w:type="dxa"/>
          </w:tcPr>
          <w:p w:rsidR="00267A27" w:rsidRPr="001F20D6" w:rsidRDefault="00267A27">
            <w:pPr>
              <w:rPr>
                <w:sz w:val="20"/>
                <w:szCs w:val="20"/>
              </w:rPr>
            </w:pPr>
          </w:p>
        </w:tc>
        <w:tc>
          <w:tcPr>
            <w:tcW w:w="1364" w:type="dxa"/>
          </w:tcPr>
          <w:p w:rsidR="00267A27" w:rsidRPr="001F20D6" w:rsidRDefault="00267A27">
            <w:pPr>
              <w:rPr>
                <w:sz w:val="20"/>
                <w:szCs w:val="20"/>
              </w:rPr>
            </w:pPr>
          </w:p>
        </w:tc>
        <w:tc>
          <w:tcPr>
            <w:tcW w:w="1440" w:type="dxa"/>
          </w:tcPr>
          <w:p w:rsidR="00267A27" w:rsidRPr="001F20D6" w:rsidRDefault="00267A27"/>
        </w:tc>
        <w:tc>
          <w:tcPr>
            <w:tcW w:w="1204" w:type="dxa"/>
          </w:tcPr>
          <w:p w:rsidR="00267A27" w:rsidRPr="001F20D6" w:rsidRDefault="00267A27"/>
        </w:tc>
      </w:tr>
      <w:tr w:rsidR="00267A27" w:rsidRPr="001F20D6">
        <w:trPr>
          <w:jc w:val="center"/>
        </w:trPr>
        <w:tc>
          <w:tcPr>
            <w:tcW w:w="8460" w:type="dxa"/>
          </w:tcPr>
          <w:p w:rsidR="00267A27" w:rsidRPr="000B33E0" w:rsidRDefault="00267A27" w:rsidP="00054114">
            <w:pPr>
              <w:numPr>
                <w:ilvl w:val="0"/>
                <w:numId w:val="18"/>
              </w:numPr>
              <w:autoSpaceDE w:val="0"/>
              <w:autoSpaceDN w:val="0"/>
              <w:adjustRightInd w:val="0"/>
              <w:rPr>
                <w:b/>
              </w:rPr>
            </w:pPr>
            <w:r w:rsidRPr="000B33E0">
              <w:rPr>
                <w:b/>
                <w:lang w:val="en-US"/>
              </w:rPr>
              <w:t>rezultate deosebite obţinute în pregătirea preşcolarilor şi a elevilor în atingerea obiectivelor/competenţelor specifice impuse de curriculumul şcolar (max. 20p., cumulat )</w:t>
            </w:r>
          </w:p>
        </w:tc>
        <w:tc>
          <w:tcPr>
            <w:tcW w:w="1098" w:type="dxa"/>
            <w:vAlign w:val="center"/>
          </w:tcPr>
          <w:p w:rsidR="00267A27" w:rsidRPr="001F20D6" w:rsidRDefault="00267A27" w:rsidP="00236AA2">
            <w:pPr>
              <w:jc w:val="center"/>
              <w:rPr>
                <w:b/>
                <w:sz w:val="28"/>
                <w:szCs w:val="28"/>
              </w:rPr>
            </w:pPr>
            <w:r w:rsidRPr="001F20D6">
              <w:rPr>
                <w:b/>
                <w:sz w:val="28"/>
                <w:szCs w:val="28"/>
              </w:rPr>
              <w:t>20</w:t>
            </w:r>
          </w:p>
        </w:tc>
        <w:tc>
          <w:tcPr>
            <w:tcW w:w="1193" w:type="dxa"/>
            <w:vAlign w:val="center"/>
          </w:tcPr>
          <w:p w:rsidR="00267A27" w:rsidRPr="001F20D6" w:rsidRDefault="00267A27" w:rsidP="00236AA2">
            <w:pPr>
              <w:jc w:val="center"/>
              <w:rPr>
                <w:b/>
                <w:sz w:val="32"/>
                <w:szCs w:val="32"/>
              </w:rPr>
            </w:pPr>
          </w:p>
        </w:tc>
        <w:tc>
          <w:tcPr>
            <w:tcW w:w="1156" w:type="dxa"/>
            <w:vAlign w:val="center"/>
          </w:tcPr>
          <w:p w:rsidR="00267A27" w:rsidRPr="001F20D6" w:rsidRDefault="00267A27" w:rsidP="00236AA2">
            <w:pPr>
              <w:jc w:val="center"/>
              <w:rPr>
                <w:b/>
                <w:sz w:val="32"/>
                <w:szCs w:val="32"/>
              </w:rPr>
            </w:pPr>
          </w:p>
        </w:tc>
        <w:tc>
          <w:tcPr>
            <w:tcW w:w="1364" w:type="dxa"/>
          </w:tcPr>
          <w:p w:rsidR="00267A27" w:rsidRPr="001F20D6" w:rsidRDefault="00267A27"/>
        </w:tc>
        <w:tc>
          <w:tcPr>
            <w:tcW w:w="1440" w:type="dxa"/>
          </w:tcPr>
          <w:p w:rsidR="00267A27" w:rsidRPr="001F20D6" w:rsidRDefault="00267A27"/>
        </w:tc>
        <w:tc>
          <w:tcPr>
            <w:tcW w:w="1204" w:type="dxa"/>
          </w:tcPr>
          <w:p w:rsidR="00267A27" w:rsidRPr="001F20D6" w:rsidRDefault="00267A27"/>
        </w:tc>
      </w:tr>
    </w:tbl>
    <w:p w:rsidR="00267A27" w:rsidRPr="001F20D6" w:rsidRDefault="00267A27"/>
    <w:tbl>
      <w:tblPr>
        <w:tblW w:w="15840" w:type="dxa"/>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80"/>
        <w:gridCol w:w="3780"/>
        <w:gridCol w:w="1098"/>
        <w:gridCol w:w="1425"/>
        <w:gridCol w:w="717"/>
        <w:gridCol w:w="1260"/>
        <w:gridCol w:w="1440"/>
        <w:gridCol w:w="1440"/>
      </w:tblGrid>
      <w:tr w:rsidR="00267A27" w:rsidRPr="001F20D6" w:rsidTr="00BA2077">
        <w:trPr>
          <w:trHeight w:val="616"/>
          <w:jc w:val="center"/>
        </w:trPr>
        <w:tc>
          <w:tcPr>
            <w:tcW w:w="4680" w:type="dxa"/>
            <w:vMerge w:val="restart"/>
            <w:vAlign w:val="bottom"/>
          </w:tcPr>
          <w:p w:rsidR="00267A27" w:rsidRPr="001F20D6" w:rsidRDefault="00267A27" w:rsidP="0050442D">
            <w:pPr>
              <w:rPr>
                <w:lang w:val="en-US"/>
              </w:rPr>
            </w:pPr>
            <w:r w:rsidRPr="001F20D6">
              <w:rPr>
                <w:b/>
              </w:rPr>
              <w:t xml:space="preserve">a)1.  </w:t>
            </w:r>
            <w:r w:rsidRPr="001F20D6">
              <w:rPr>
                <w:lang w:val="en-US"/>
              </w:rPr>
              <w:t xml:space="preserve">progresul elevilor materializat în  rezultate ale elevilor la clasă </w:t>
            </w:r>
          </w:p>
          <w:p w:rsidR="00267A27" w:rsidRPr="001F20D6" w:rsidRDefault="00267A27" w:rsidP="0050442D">
            <w:pPr>
              <w:rPr>
                <w:i/>
              </w:rPr>
            </w:pPr>
            <w:r w:rsidRPr="001F20D6">
              <w:rPr>
                <w:i/>
                <w:lang w:val="en-US"/>
              </w:rPr>
              <w:t>(se punctează o singură dată, pentru clasa care îl avantajează pe candidat)</w:t>
            </w:r>
          </w:p>
          <w:p w:rsidR="00267A27" w:rsidRPr="001F20D6" w:rsidRDefault="00267A27" w:rsidP="0050442D">
            <w:r w:rsidRPr="001F20D6">
              <w:t xml:space="preserve">  </w:t>
            </w:r>
          </w:p>
        </w:tc>
        <w:tc>
          <w:tcPr>
            <w:tcW w:w="3780" w:type="dxa"/>
            <w:vAlign w:val="center"/>
          </w:tcPr>
          <w:p w:rsidR="00267A27" w:rsidRPr="001F20D6" w:rsidRDefault="00267A27" w:rsidP="00215589">
            <w:pPr>
              <w:jc w:val="center"/>
            </w:pPr>
            <w:r w:rsidRPr="001F20D6">
              <w:t xml:space="preserve">Rată de promovabilitate </w:t>
            </w:r>
          </w:p>
          <w:p w:rsidR="00267A27" w:rsidRPr="001F20D6" w:rsidRDefault="00267A27" w:rsidP="00215589">
            <w:pPr>
              <w:jc w:val="center"/>
            </w:pPr>
            <w:r w:rsidRPr="001F20D6">
              <w:t>100%-95%</w:t>
            </w:r>
          </w:p>
        </w:tc>
        <w:tc>
          <w:tcPr>
            <w:tcW w:w="1098" w:type="dxa"/>
            <w:vMerge w:val="restart"/>
          </w:tcPr>
          <w:p w:rsidR="00267A27" w:rsidRPr="001F20D6" w:rsidRDefault="00267A27" w:rsidP="00236AA2">
            <w:pPr>
              <w:jc w:val="center"/>
              <w:rPr>
                <w:b/>
              </w:rPr>
            </w:pPr>
          </w:p>
        </w:tc>
        <w:tc>
          <w:tcPr>
            <w:tcW w:w="1425" w:type="dxa"/>
          </w:tcPr>
          <w:p w:rsidR="00267A27" w:rsidRPr="001F20D6" w:rsidRDefault="00267A27" w:rsidP="00CF76E7">
            <w:pPr>
              <w:jc w:val="center"/>
            </w:pPr>
            <w:r w:rsidRPr="001F20D6">
              <w:t>10</w:t>
            </w:r>
          </w:p>
        </w:tc>
        <w:tc>
          <w:tcPr>
            <w:tcW w:w="717" w:type="dxa"/>
            <w:vMerge w:val="restart"/>
          </w:tcPr>
          <w:p w:rsidR="00267A27" w:rsidRPr="001F20D6" w:rsidRDefault="00267A27" w:rsidP="00236AA2">
            <w:pPr>
              <w:jc w:val="center"/>
              <w:rPr>
                <w:b/>
              </w:rPr>
            </w:pPr>
          </w:p>
        </w:tc>
        <w:tc>
          <w:tcPr>
            <w:tcW w:w="1260" w:type="dxa"/>
            <w:vMerge w:val="restart"/>
          </w:tcPr>
          <w:p w:rsidR="00267A27" w:rsidRPr="001F20D6" w:rsidRDefault="00267A27"/>
        </w:tc>
        <w:tc>
          <w:tcPr>
            <w:tcW w:w="1440" w:type="dxa"/>
            <w:vMerge w:val="restart"/>
          </w:tcPr>
          <w:p w:rsidR="00267A27" w:rsidRPr="001F20D6" w:rsidRDefault="00267A27"/>
        </w:tc>
        <w:tc>
          <w:tcPr>
            <w:tcW w:w="1440" w:type="dxa"/>
            <w:vMerge w:val="restart"/>
          </w:tcPr>
          <w:p w:rsidR="00267A27" w:rsidRPr="001F20D6" w:rsidRDefault="00267A27"/>
        </w:tc>
      </w:tr>
      <w:tr w:rsidR="00267A27" w:rsidRPr="001F20D6" w:rsidTr="00BA2077">
        <w:trPr>
          <w:trHeight w:val="539"/>
          <w:jc w:val="center"/>
        </w:trPr>
        <w:tc>
          <w:tcPr>
            <w:tcW w:w="4680" w:type="dxa"/>
            <w:vMerge/>
            <w:vAlign w:val="bottom"/>
          </w:tcPr>
          <w:p w:rsidR="00267A27" w:rsidRPr="001F20D6" w:rsidRDefault="00267A27" w:rsidP="00236AA2">
            <w:pPr>
              <w:ind w:right="-108"/>
              <w:rPr>
                <w:b/>
              </w:rPr>
            </w:pPr>
          </w:p>
        </w:tc>
        <w:tc>
          <w:tcPr>
            <w:tcW w:w="3780" w:type="dxa"/>
            <w:vAlign w:val="center"/>
          </w:tcPr>
          <w:p w:rsidR="00267A27" w:rsidRPr="001F20D6" w:rsidRDefault="00267A27" w:rsidP="00C95495">
            <w:pPr>
              <w:jc w:val="center"/>
            </w:pPr>
            <w:r w:rsidRPr="001F20D6">
              <w:t xml:space="preserve">Rată de promovabilitate </w:t>
            </w:r>
          </w:p>
          <w:p w:rsidR="00267A27" w:rsidRPr="001F20D6" w:rsidRDefault="00267A27" w:rsidP="002B21D3">
            <w:pPr>
              <w:jc w:val="center"/>
            </w:pPr>
            <w:r w:rsidRPr="001F20D6">
              <w:t>94.99%-90%</w:t>
            </w:r>
          </w:p>
        </w:tc>
        <w:tc>
          <w:tcPr>
            <w:tcW w:w="1098" w:type="dxa"/>
            <w:vMerge/>
          </w:tcPr>
          <w:p w:rsidR="00267A27" w:rsidRPr="001F20D6" w:rsidRDefault="00267A27" w:rsidP="00236AA2">
            <w:pPr>
              <w:jc w:val="center"/>
              <w:rPr>
                <w:b/>
              </w:rPr>
            </w:pPr>
          </w:p>
        </w:tc>
        <w:tc>
          <w:tcPr>
            <w:tcW w:w="1425" w:type="dxa"/>
          </w:tcPr>
          <w:p w:rsidR="00267A27" w:rsidRPr="001F20D6" w:rsidRDefault="00267A27" w:rsidP="003D590F">
            <w:pPr>
              <w:jc w:val="center"/>
            </w:pPr>
            <w:r w:rsidRPr="001F20D6">
              <w:t>7</w:t>
            </w:r>
          </w:p>
        </w:tc>
        <w:tc>
          <w:tcPr>
            <w:tcW w:w="717" w:type="dxa"/>
            <w:vMerge/>
          </w:tcPr>
          <w:p w:rsidR="00267A27" w:rsidRPr="001F20D6" w:rsidRDefault="00267A27" w:rsidP="00236AA2">
            <w:pPr>
              <w:jc w:val="center"/>
              <w:rPr>
                <w:b/>
              </w:rPr>
            </w:pPr>
          </w:p>
        </w:tc>
        <w:tc>
          <w:tcPr>
            <w:tcW w:w="1260" w:type="dxa"/>
            <w:vMerge/>
          </w:tcPr>
          <w:p w:rsidR="00267A27" w:rsidRPr="001F20D6" w:rsidRDefault="00267A27"/>
        </w:tc>
        <w:tc>
          <w:tcPr>
            <w:tcW w:w="1440" w:type="dxa"/>
            <w:vMerge/>
          </w:tcPr>
          <w:p w:rsidR="00267A27" w:rsidRPr="001F20D6" w:rsidRDefault="00267A27"/>
        </w:tc>
        <w:tc>
          <w:tcPr>
            <w:tcW w:w="1440" w:type="dxa"/>
            <w:vMerge/>
          </w:tcPr>
          <w:p w:rsidR="00267A27" w:rsidRPr="001F20D6" w:rsidRDefault="00267A27"/>
        </w:tc>
      </w:tr>
      <w:tr w:rsidR="00267A27" w:rsidRPr="001F20D6" w:rsidTr="00BA2077">
        <w:trPr>
          <w:trHeight w:val="424"/>
          <w:jc w:val="center"/>
        </w:trPr>
        <w:tc>
          <w:tcPr>
            <w:tcW w:w="4680" w:type="dxa"/>
            <w:vMerge/>
            <w:vAlign w:val="bottom"/>
          </w:tcPr>
          <w:p w:rsidR="00267A27" w:rsidRPr="001F20D6" w:rsidRDefault="00267A27" w:rsidP="00236AA2">
            <w:pPr>
              <w:ind w:right="-108"/>
              <w:rPr>
                <w:b/>
              </w:rPr>
            </w:pPr>
          </w:p>
        </w:tc>
        <w:tc>
          <w:tcPr>
            <w:tcW w:w="3780" w:type="dxa"/>
            <w:vAlign w:val="center"/>
          </w:tcPr>
          <w:p w:rsidR="00267A27" w:rsidRPr="001F20D6" w:rsidRDefault="00267A27" w:rsidP="00215589">
            <w:pPr>
              <w:jc w:val="center"/>
            </w:pPr>
            <w:r w:rsidRPr="001F20D6">
              <w:t xml:space="preserve">Rată de promovabilitate </w:t>
            </w:r>
          </w:p>
          <w:p w:rsidR="00267A27" w:rsidRPr="001F20D6" w:rsidRDefault="00267A27" w:rsidP="00215589">
            <w:pPr>
              <w:jc w:val="center"/>
            </w:pPr>
            <w:r w:rsidRPr="001F20D6">
              <w:t>89.99%-80%</w:t>
            </w:r>
          </w:p>
        </w:tc>
        <w:tc>
          <w:tcPr>
            <w:tcW w:w="1098" w:type="dxa"/>
            <w:vMerge/>
          </w:tcPr>
          <w:p w:rsidR="00267A27" w:rsidRPr="001F20D6" w:rsidRDefault="00267A27" w:rsidP="00236AA2">
            <w:pPr>
              <w:jc w:val="center"/>
              <w:rPr>
                <w:b/>
              </w:rPr>
            </w:pPr>
          </w:p>
        </w:tc>
        <w:tc>
          <w:tcPr>
            <w:tcW w:w="1425" w:type="dxa"/>
          </w:tcPr>
          <w:p w:rsidR="00267A27" w:rsidRPr="001F20D6" w:rsidRDefault="00267A27" w:rsidP="003D590F">
            <w:pPr>
              <w:jc w:val="center"/>
            </w:pPr>
            <w:r w:rsidRPr="001F20D6">
              <w:t>4</w:t>
            </w:r>
          </w:p>
        </w:tc>
        <w:tc>
          <w:tcPr>
            <w:tcW w:w="717" w:type="dxa"/>
            <w:vMerge/>
          </w:tcPr>
          <w:p w:rsidR="00267A27" w:rsidRPr="001F20D6" w:rsidRDefault="00267A27" w:rsidP="00236AA2">
            <w:pPr>
              <w:jc w:val="center"/>
              <w:rPr>
                <w:b/>
              </w:rPr>
            </w:pPr>
          </w:p>
        </w:tc>
        <w:tc>
          <w:tcPr>
            <w:tcW w:w="1260" w:type="dxa"/>
            <w:vMerge/>
          </w:tcPr>
          <w:p w:rsidR="00267A27" w:rsidRPr="001F20D6" w:rsidRDefault="00267A27"/>
        </w:tc>
        <w:tc>
          <w:tcPr>
            <w:tcW w:w="1440" w:type="dxa"/>
            <w:vMerge/>
          </w:tcPr>
          <w:p w:rsidR="00267A27" w:rsidRPr="001F20D6" w:rsidRDefault="00267A27"/>
        </w:tc>
        <w:tc>
          <w:tcPr>
            <w:tcW w:w="1440" w:type="dxa"/>
            <w:vMerge/>
          </w:tcPr>
          <w:p w:rsidR="00267A27" w:rsidRPr="001F20D6" w:rsidRDefault="00267A27"/>
        </w:tc>
      </w:tr>
      <w:tr w:rsidR="00267A27" w:rsidRPr="001F20D6" w:rsidTr="00BA2077">
        <w:trPr>
          <w:trHeight w:val="424"/>
          <w:jc w:val="center"/>
        </w:trPr>
        <w:tc>
          <w:tcPr>
            <w:tcW w:w="4680" w:type="dxa"/>
            <w:vAlign w:val="bottom"/>
          </w:tcPr>
          <w:p w:rsidR="00267A27" w:rsidRPr="001F20D6" w:rsidRDefault="00267A27" w:rsidP="00236AA2">
            <w:pPr>
              <w:ind w:right="-108"/>
              <w:rPr>
                <w:b/>
              </w:rPr>
            </w:pPr>
          </w:p>
        </w:tc>
        <w:tc>
          <w:tcPr>
            <w:tcW w:w="3780" w:type="dxa"/>
            <w:vAlign w:val="center"/>
          </w:tcPr>
          <w:p w:rsidR="00267A27" w:rsidRPr="001F20D6" w:rsidRDefault="00267A27" w:rsidP="002B21D3">
            <w:pPr>
              <w:jc w:val="center"/>
            </w:pPr>
            <w:r w:rsidRPr="001F20D6">
              <w:t xml:space="preserve">Rată de promovabilitate </w:t>
            </w:r>
          </w:p>
          <w:p w:rsidR="00267A27" w:rsidRPr="001F20D6" w:rsidRDefault="00267A27" w:rsidP="002B21D3">
            <w:pPr>
              <w:jc w:val="center"/>
            </w:pPr>
            <w:r w:rsidRPr="001F20D6">
              <w:t>79.99%-70%</w:t>
            </w:r>
          </w:p>
        </w:tc>
        <w:tc>
          <w:tcPr>
            <w:tcW w:w="1098" w:type="dxa"/>
            <w:vMerge/>
          </w:tcPr>
          <w:p w:rsidR="00267A27" w:rsidRPr="001F20D6" w:rsidRDefault="00267A27" w:rsidP="00236AA2">
            <w:pPr>
              <w:jc w:val="center"/>
              <w:rPr>
                <w:b/>
              </w:rPr>
            </w:pPr>
          </w:p>
        </w:tc>
        <w:tc>
          <w:tcPr>
            <w:tcW w:w="1425" w:type="dxa"/>
          </w:tcPr>
          <w:p w:rsidR="00267A27" w:rsidRPr="001F20D6" w:rsidRDefault="00267A27" w:rsidP="003D590F">
            <w:pPr>
              <w:jc w:val="center"/>
            </w:pPr>
            <w:r w:rsidRPr="001F20D6">
              <w:t>2</w:t>
            </w:r>
          </w:p>
        </w:tc>
        <w:tc>
          <w:tcPr>
            <w:tcW w:w="717" w:type="dxa"/>
          </w:tcPr>
          <w:p w:rsidR="00267A27" w:rsidRPr="001F20D6" w:rsidRDefault="00267A27" w:rsidP="00236AA2">
            <w:pPr>
              <w:jc w:val="center"/>
              <w:rPr>
                <w:b/>
              </w:rPr>
            </w:pPr>
          </w:p>
        </w:tc>
        <w:tc>
          <w:tcPr>
            <w:tcW w:w="1260" w:type="dxa"/>
          </w:tcPr>
          <w:p w:rsidR="00267A27" w:rsidRPr="001F20D6" w:rsidRDefault="00267A27"/>
        </w:tc>
        <w:tc>
          <w:tcPr>
            <w:tcW w:w="1440" w:type="dxa"/>
          </w:tcPr>
          <w:p w:rsidR="00267A27" w:rsidRPr="001F20D6" w:rsidRDefault="00267A27"/>
        </w:tc>
        <w:tc>
          <w:tcPr>
            <w:tcW w:w="1440" w:type="dxa"/>
          </w:tcPr>
          <w:p w:rsidR="00267A27" w:rsidRPr="001F20D6" w:rsidRDefault="00267A27"/>
        </w:tc>
      </w:tr>
      <w:tr w:rsidR="00267A27" w:rsidRPr="001F20D6" w:rsidTr="00BA2077">
        <w:trPr>
          <w:trHeight w:val="631"/>
          <w:jc w:val="center"/>
        </w:trPr>
        <w:tc>
          <w:tcPr>
            <w:tcW w:w="4680" w:type="dxa"/>
            <w:vMerge w:val="restart"/>
          </w:tcPr>
          <w:p w:rsidR="00267A27" w:rsidRPr="001F20D6" w:rsidRDefault="00267A27" w:rsidP="00940FAA">
            <w:pPr>
              <w:ind w:right="-108"/>
            </w:pPr>
            <w:r w:rsidRPr="001F20D6">
              <w:t xml:space="preserve">  </w:t>
            </w:r>
            <w:r w:rsidRPr="001F20D6">
              <w:rPr>
                <w:b/>
                <w:lang w:val="en-US"/>
              </w:rPr>
              <w:t xml:space="preserve">a)2. </w:t>
            </w:r>
            <w:r w:rsidRPr="001F20D6">
              <w:rPr>
                <w:lang w:val="en-US"/>
              </w:rPr>
              <w:t>rezultate ale elevilor la examenele de certificare a competenţelor profesionale</w:t>
            </w:r>
          </w:p>
          <w:p w:rsidR="00267A27" w:rsidRPr="001F20D6" w:rsidRDefault="00267A27" w:rsidP="00266DEB">
            <w:pPr>
              <w:rPr>
                <w:lang w:val="en-US"/>
              </w:rPr>
            </w:pPr>
          </w:p>
          <w:p w:rsidR="00267A27" w:rsidRPr="001F20D6" w:rsidRDefault="00267A27" w:rsidP="00266DEB">
            <w:pPr>
              <w:rPr>
                <w:i/>
              </w:rPr>
            </w:pPr>
            <w:r w:rsidRPr="001F20D6">
              <w:rPr>
                <w:i/>
                <w:lang w:val="en-US"/>
              </w:rPr>
              <w:t>(se punctează o singură dată, pentru clasa care îl avantajează pe candidat)</w:t>
            </w:r>
          </w:p>
          <w:p w:rsidR="00267A27" w:rsidRPr="001F20D6" w:rsidRDefault="00267A27" w:rsidP="00266DEB"/>
        </w:tc>
        <w:tc>
          <w:tcPr>
            <w:tcW w:w="3780" w:type="dxa"/>
            <w:vAlign w:val="center"/>
          </w:tcPr>
          <w:p w:rsidR="00267A27" w:rsidRPr="001F20D6" w:rsidRDefault="00267A27" w:rsidP="002E1520">
            <w:pPr>
              <w:jc w:val="center"/>
            </w:pPr>
            <w:r w:rsidRPr="001F20D6">
              <w:t xml:space="preserve">Rată de promovabilitate </w:t>
            </w:r>
          </w:p>
          <w:p w:rsidR="00267A27" w:rsidRPr="001F20D6" w:rsidRDefault="00267A27" w:rsidP="002E1520">
            <w:pPr>
              <w:jc w:val="center"/>
            </w:pPr>
            <w:r w:rsidRPr="001F20D6">
              <w:t>100%-95%</w:t>
            </w:r>
          </w:p>
        </w:tc>
        <w:tc>
          <w:tcPr>
            <w:tcW w:w="1098" w:type="dxa"/>
            <w:vMerge/>
          </w:tcPr>
          <w:p w:rsidR="00267A27" w:rsidRPr="001F20D6" w:rsidRDefault="00267A27" w:rsidP="00236AA2">
            <w:pPr>
              <w:jc w:val="center"/>
            </w:pPr>
          </w:p>
        </w:tc>
        <w:tc>
          <w:tcPr>
            <w:tcW w:w="1425" w:type="dxa"/>
          </w:tcPr>
          <w:p w:rsidR="00267A27" w:rsidRPr="001F20D6" w:rsidRDefault="00267A27" w:rsidP="003D590F">
            <w:pPr>
              <w:jc w:val="center"/>
            </w:pPr>
            <w:r w:rsidRPr="001F20D6">
              <w:t>10</w:t>
            </w:r>
          </w:p>
          <w:p w:rsidR="00267A27" w:rsidRPr="001F20D6" w:rsidRDefault="00267A27" w:rsidP="003D590F">
            <w:pPr>
              <w:jc w:val="center"/>
            </w:pPr>
          </w:p>
        </w:tc>
        <w:tc>
          <w:tcPr>
            <w:tcW w:w="717" w:type="dxa"/>
            <w:vMerge w:val="restart"/>
          </w:tcPr>
          <w:p w:rsidR="00267A27" w:rsidRPr="001F20D6" w:rsidRDefault="00267A27" w:rsidP="00236AA2">
            <w:pPr>
              <w:jc w:val="center"/>
            </w:pPr>
          </w:p>
        </w:tc>
        <w:tc>
          <w:tcPr>
            <w:tcW w:w="1260" w:type="dxa"/>
            <w:vMerge w:val="restart"/>
          </w:tcPr>
          <w:p w:rsidR="00267A27" w:rsidRPr="001F20D6" w:rsidRDefault="00267A27"/>
        </w:tc>
        <w:tc>
          <w:tcPr>
            <w:tcW w:w="1440" w:type="dxa"/>
            <w:vMerge w:val="restart"/>
          </w:tcPr>
          <w:p w:rsidR="00267A27" w:rsidRPr="001F20D6" w:rsidRDefault="00267A27"/>
        </w:tc>
        <w:tc>
          <w:tcPr>
            <w:tcW w:w="1440" w:type="dxa"/>
            <w:vMerge w:val="restart"/>
          </w:tcPr>
          <w:p w:rsidR="00267A27" w:rsidRPr="001F20D6" w:rsidRDefault="00267A27"/>
        </w:tc>
      </w:tr>
      <w:tr w:rsidR="00267A27" w:rsidRPr="001F20D6" w:rsidTr="00BA2077">
        <w:trPr>
          <w:trHeight w:val="381"/>
          <w:jc w:val="center"/>
        </w:trPr>
        <w:tc>
          <w:tcPr>
            <w:tcW w:w="4680" w:type="dxa"/>
            <w:vMerge/>
          </w:tcPr>
          <w:p w:rsidR="00267A27" w:rsidRPr="001F20D6" w:rsidRDefault="00267A27" w:rsidP="00266DEB"/>
        </w:tc>
        <w:tc>
          <w:tcPr>
            <w:tcW w:w="3780" w:type="dxa"/>
            <w:vAlign w:val="center"/>
          </w:tcPr>
          <w:p w:rsidR="00267A27" w:rsidRPr="001F20D6" w:rsidRDefault="00267A27" w:rsidP="002E1520">
            <w:pPr>
              <w:jc w:val="center"/>
            </w:pPr>
            <w:r w:rsidRPr="001F20D6">
              <w:t xml:space="preserve">Rată de promovabilitate </w:t>
            </w:r>
          </w:p>
          <w:p w:rsidR="00267A27" w:rsidRPr="001F20D6" w:rsidRDefault="00267A27" w:rsidP="002E1520">
            <w:pPr>
              <w:jc w:val="center"/>
            </w:pPr>
            <w:r w:rsidRPr="001F20D6">
              <w:t>94.99%-90%</w:t>
            </w:r>
          </w:p>
        </w:tc>
        <w:tc>
          <w:tcPr>
            <w:tcW w:w="1098" w:type="dxa"/>
            <w:vMerge/>
          </w:tcPr>
          <w:p w:rsidR="00267A27" w:rsidRPr="001F20D6" w:rsidRDefault="00267A27" w:rsidP="00236AA2">
            <w:pPr>
              <w:jc w:val="center"/>
            </w:pPr>
          </w:p>
        </w:tc>
        <w:tc>
          <w:tcPr>
            <w:tcW w:w="1425" w:type="dxa"/>
          </w:tcPr>
          <w:p w:rsidR="00267A27" w:rsidRPr="001F20D6" w:rsidRDefault="00267A27" w:rsidP="003D590F">
            <w:pPr>
              <w:jc w:val="center"/>
            </w:pPr>
            <w:r w:rsidRPr="001F20D6">
              <w:t>7</w:t>
            </w:r>
          </w:p>
          <w:p w:rsidR="00267A27" w:rsidRPr="001F20D6" w:rsidRDefault="00267A27" w:rsidP="003D590F">
            <w:pPr>
              <w:jc w:val="center"/>
            </w:pPr>
          </w:p>
        </w:tc>
        <w:tc>
          <w:tcPr>
            <w:tcW w:w="717" w:type="dxa"/>
            <w:vMerge/>
          </w:tcPr>
          <w:p w:rsidR="00267A27" w:rsidRPr="001F20D6" w:rsidRDefault="00267A27" w:rsidP="00236AA2">
            <w:pPr>
              <w:jc w:val="center"/>
            </w:pPr>
          </w:p>
        </w:tc>
        <w:tc>
          <w:tcPr>
            <w:tcW w:w="1260" w:type="dxa"/>
            <w:vMerge/>
          </w:tcPr>
          <w:p w:rsidR="00267A27" w:rsidRPr="001F20D6" w:rsidRDefault="00267A27"/>
        </w:tc>
        <w:tc>
          <w:tcPr>
            <w:tcW w:w="1440" w:type="dxa"/>
            <w:vMerge/>
          </w:tcPr>
          <w:p w:rsidR="00267A27" w:rsidRPr="001F20D6" w:rsidRDefault="00267A27"/>
        </w:tc>
        <w:tc>
          <w:tcPr>
            <w:tcW w:w="1440" w:type="dxa"/>
            <w:vMerge/>
          </w:tcPr>
          <w:p w:rsidR="00267A27" w:rsidRPr="001F20D6" w:rsidRDefault="00267A27"/>
        </w:tc>
      </w:tr>
      <w:tr w:rsidR="00267A27" w:rsidRPr="001F20D6" w:rsidTr="00BA2077">
        <w:trPr>
          <w:trHeight w:val="341"/>
          <w:jc w:val="center"/>
        </w:trPr>
        <w:tc>
          <w:tcPr>
            <w:tcW w:w="4680" w:type="dxa"/>
            <w:vMerge/>
          </w:tcPr>
          <w:p w:rsidR="00267A27" w:rsidRPr="001F20D6" w:rsidRDefault="00267A27" w:rsidP="00266DEB"/>
        </w:tc>
        <w:tc>
          <w:tcPr>
            <w:tcW w:w="3780" w:type="dxa"/>
            <w:vAlign w:val="center"/>
          </w:tcPr>
          <w:p w:rsidR="00267A27" w:rsidRPr="001F20D6" w:rsidRDefault="00267A27" w:rsidP="002E1520">
            <w:pPr>
              <w:jc w:val="center"/>
            </w:pPr>
            <w:r w:rsidRPr="001F20D6">
              <w:t xml:space="preserve">Rată de promovabilitate </w:t>
            </w:r>
          </w:p>
          <w:p w:rsidR="00267A27" w:rsidRPr="001F20D6" w:rsidRDefault="00267A27" w:rsidP="002E1520">
            <w:pPr>
              <w:jc w:val="center"/>
            </w:pPr>
            <w:r w:rsidRPr="001F20D6">
              <w:t>89.99%-80%</w:t>
            </w:r>
          </w:p>
        </w:tc>
        <w:tc>
          <w:tcPr>
            <w:tcW w:w="1098" w:type="dxa"/>
            <w:vMerge/>
          </w:tcPr>
          <w:p w:rsidR="00267A27" w:rsidRPr="001F20D6" w:rsidRDefault="00267A27" w:rsidP="00236AA2">
            <w:pPr>
              <w:jc w:val="center"/>
            </w:pPr>
          </w:p>
        </w:tc>
        <w:tc>
          <w:tcPr>
            <w:tcW w:w="1425" w:type="dxa"/>
          </w:tcPr>
          <w:p w:rsidR="00267A27" w:rsidRPr="001F20D6" w:rsidRDefault="00267A27" w:rsidP="003D590F">
            <w:pPr>
              <w:jc w:val="center"/>
            </w:pPr>
            <w:r w:rsidRPr="001F20D6">
              <w:t>4</w:t>
            </w:r>
          </w:p>
          <w:p w:rsidR="00267A27" w:rsidRPr="001F20D6" w:rsidRDefault="00267A27" w:rsidP="003D590F">
            <w:pPr>
              <w:jc w:val="center"/>
            </w:pPr>
          </w:p>
        </w:tc>
        <w:tc>
          <w:tcPr>
            <w:tcW w:w="717" w:type="dxa"/>
            <w:vMerge/>
          </w:tcPr>
          <w:p w:rsidR="00267A27" w:rsidRPr="001F20D6" w:rsidRDefault="00267A27" w:rsidP="00236AA2">
            <w:pPr>
              <w:jc w:val="center"/>
            </w:pPr>
          </w:p>
        </w:tc>
        <w:tc>
          <w:tcPr>
            <w:tcW w:w="1260" w:type="dxa"/>
            <w:vMerge/>
          </w:tcPr>
          <w:p w:rsidR="00267A27" w:rsidRPr="001F20D6" w:rsidRDefault="00267A27"/>
        </w:tc>
        <w:tc>
          <w:tcPr>
            <w:tcW w:w="1440" w:type="dxa"/>
            <w:vMerge/>
          </w:tcPr>
          <w:p w:rsidR="00267A27" w:rsidRPr="001F20D6" w:rsidRDefault="00267A27"/>
        </w:tc>
        <w:tc>
          <w:tcPr>
            <w:tcW w:w="1440" w:type="dxa"/>
            <w:vMerge/>
          </w:tcPr>
          <w:p w:rsidR="00267A27" w:rsidRPr="001F20D6" w:rsidRDefault="00267A27"/>
        </w:tc>
      </w:tr>
      <w:tr w:rsidR="00267A27" w:rsidRPr="001F20D6" w:rsidTr="00BA2077">
        <w:trPr>
          <w:trHeight w:val="341"/>
          <w:jc w:val="center"/>
        </w:trPr>
        <w:tc>
          <w:tcPr>
            <w:tcW w:w="4680" w:type="dxa"/>
            <w:vMerge/>
          </w:tcPr>
          <w:p w:rsidR="00267A27" w:rsidRPr="001F20D6" w:rsidRDefault="00267A27" w:rsidP="00266DEB"/>
        </w:tc>
        <w:tc>
          <w:tcPr>
            <w:tcW w:w="3780" w:type="dxa"/>
            <w:vAlign w:val="center"/>
          </w:tcPr>
          <w:p w:rsidR="00267A27" w:rsidRPr="001F20D6" w:rsidRDefault="00267A27" w:rsidP="002E1520">
            <w:pPr>
              <w:jc w:val="center"/>
            </w:pPr>
            <w:r w:rsidRPr="001F20D6">
              <w:t xml:space="preserve">Rată de promovabilitate </w:t>
            </w:r>
          </w:p>
          <w:p w:rsidR="00267A27" w:rsidRPr="001F20D6" w:rsidRDefault="00267A27" w:rsidP="002E1520">
            <w:pPr>
              <w:jc w:val="center"/>
            </w:pPr>
            <w:r w:rsidRPr="001F20D6">
              <w:t>79.99%-70%</w:t>
            </w:r>
          </w:p>
        </w:tc>
        <w:tc>
          <w:tcPr>
            <w:tcW w:w="1098" w:type="dxa"/>
            <w:vMerge/>
          </w:tcPr>
          <w:p w:rsidR="00267A27" w:rsidRPr="001F20D6" w:rsidRDefault="00267A27" w:rsidP="00236AA2">
            <w:pPr>
              <w:jc w:val="center"/>
            </w:pPr>
          </w:p>
        </w:tc>
        <w:tc>
          <w:tcPr>
            <w:tcW w:w="1425" w:type="dxa"/>
          </w:tcPr>
          <w:p w:rsidR="00267A27" w:rsidRPr="001F20D6" w:rsidRDefault="00267A27" w:rsidP="003D590F">
            <w:pPr>
              <w:jc w:val="center"/>
            </w:pPr>
            <w:r w:rsidRPr="001F20D6">
              <w:t>2</w:t>
            </w:r>
          </w:p>
        </w:tc>
        <w:tc>
          <w:tcPr>
            <w:tcW w:w="717" w:type="dxa"/>
            <w:vMerge/>
          </w:tcPr>
          <w:p w:rsidR="00267A27" w:rsidRPr="001F20D6" w:rsidRDefault="00267A27" w:rsidP="00236AA2">
            <w:pPr>
              <w:jc w:val="center"/>
            </w:pPr>
          </w:p>
        </w:tc>
        <w:tc>
          <w:tcPr>
            <w:tcW w:w="1260" w:type="dxa"/>
            <w:vMerge/>
          </w:tcPr>
          <w:p w:rsidR="00267A27" w:rsidRPr="001F20D6" w:rsidRDefault="00267A27"/>
        </w:tc>
        <w:tc>
          <w:tcPr>
            <w:tcW w:w="1440" w:type="dxa"/>
            <w:vMerge/>
          </w:tcPr>
          <w:p w:rsidR="00267A27" w:rsidRPr="001F20D6" w:rsidRDefault="00267A27"/>
        </w:tc>
        <w:tc>
          <w:tcPr>
            <w:tcW w:w="1440" w:type="dxa"/>
            <w:vMerge/>
          </w:tcPr>
          <w:p w:rsidR="00267A27" w:rsidRPr="001F20D6" w:rsidRDefault="00267A27"/>
        </w:tc>
      </w:tr>
      <w:tr w:rsidR="00267A27" w:rsidRPr="001F20D6" w:rsidTr="00BA2077">
        <w:trPr>
          <w:trHeight w:val="1342"/>
          <w:jc w:val="center"/>
        </w:trPr>
        <w:tc>
          <w:tcPr>
            <w:tcW w:w="8460" w:type="dxa"/>
            <w:gridSpan w:val="2"/>
            <w:vAlign w:val="bottom"/>
          </w:tcPr>
          <w:p w:rsidR="00267A27" w:rsidRPr="000B33E0" w:rsidRDefault="00267A27" w:rsidP="004A4ECE">
            <w:pPr>
              <w:numPr>
                <w:ilvl w:val="0"/>
                <w:numId w:val="18"/>
              </w:numPr>
              <w:autoSpaceDE w:val="0"/>
              <w:autoSpaceDN w:val="0"/>
              <w:adjustRightInd w:val="0"/>
              <w:jc w:val="both"/>
              <w:rPr>
                <w:b/>
                <w:lang w:val="en-US"/>
              </w:rPr>
            </w:pPr>
            <w:r w:rsidRPr="000B33E0">
              <w:rPr>
                <w:b/>
                <w:lang w:val="en-US"/>
              </w:rPr>
              <w:t>ini</w:t>
            </w:r>
            <w:r w:rsidRPr="000B33E0">
              <w:rPr>
                <w:rFonts w:ascii="Tahoma" w:hAnsi="Tahoma" w:cs="Tahoma"/>
                <w:b/>
                <w:lang w:val="en-US"/>
              </w:rPr>
              <w:t>ț</w:t>
            </w:r>
            <w:r w:rsidRPr="000B33E0">
              <w:rPr>
                <w:b/>
                <w:lang w:val="en-US"/>
              </w:rPr>
              <w:t xml:space="preserve">ierea  </w:t>
            </w:r>
            <w:r w:rsidRPr="000B33E0">
              <w:rPr>
                <w:rFonts w:ascii="Tahoma" w:hAnsi="Tahoma" w:cs="Tahoma"/>
                <w:b/>
                <w:lang w:val="en-US"/>
              </w:rPr>
              <w:t>ș</w:t>
            </w:r>
            <w:r w:rsidRPr="000B33E0">
              <w:rPr>
                <w:b/>
                <w:lang w:val="en-US"/>
              </w:rPr>
              <w:t>i aplicarea unor proiecte de predare a disciplinei prin utilizarea  platformelor electronice de învă</w:t>
            </w:r>
            <w:r w:rsidRPr="000B33E0">
              <w:rPr>
                <w:rFonts w:ascii="Tahoma" w:hAnsi="Tahoma" w:cs="Tahoma"/>
                <w:b/>
                <w:lang w:val="en-US"/>
              </w:rPr>
              <w:t>ț</w:t>
            </w:r>
            <w:r w:rsidRPr="000B33E0">
              <w:rPr>
                <w:b/>
                <w:lang w:val="en-US"/>
              </w:rPr>
              <w:t xml:space="preserve">are </w:t>
            </w:r>
            <w:r w:rsidRPr="000B33E0">
              <w:rPr>
                <w:rFonts w:ascii="Tahoma" w:hAnsi="Tahoma" w:cs="Tahoma"/>
                <w:b/>
                <w:lang w:val="en-US"/>
              </w:rPr>
              <w:t>ș</w:t>
            </w:r>
            <w:r w:rsidRPr="000B33E0">
              <w:rPr>
                <w:b/>
                <w:lang w:val="en-US"/>
              </w:rPr>
              <w:t>i a softurilor educa</w:t>
            </w:r>
            <w:r w:rsidRPr="000B33E0">
              <w:rPr>
                <w:rFonts w:ascii="Tahoma" w:hAnsi="Tahoma" w:cs="Tahoma"/>
                <w:b/>
                <w:lang w:val="en-US"/>
              </w:rPr>
              <w:t>ț</w:t>
            </w:r>
            <w:r w:rsidRPr="000B33E0">
              <w:rPr>
                <w:b/>
                <w:lang w:val="en-US"/>
              </w:rPr>
              <w:t>ionale specifice disciplinei, existente în unitatea de învă</w:t>
            </w:r>
            <w:r w:rsidRPr="000B33E0">
              <w:rPr>
                <w:rFonts w:ascii="Tahoma" w:hAnsi="Tahoma" w:cs="Tahoma"/>
                <w:b/>
                <w:lang w:val="en-US"/>
              </w:rPr>
              <w:t>ț</w:t>
            </w:r>
            <w:r w:rsidRPr="000B33E0">
              <w:rPr>
                <w:b/>
                <w:lang w:val="en-US"/>
              </w:rPr>
              <w:t>ământ; (max. 2p., cumulat)</w:t>
            </w:r>
          </w:p>
          <w:p w:rsidR="00267A27" w:rsidRPr="001F20D6" w:rsidRDefault="00267A27" w:rsidP="00A45B77">
            <w:pPr>
              <w:autoSpaceDE w:val="0"/>
              <w:autoSpaceDN w:val="0"/>
              <w:adjustRightInd w:val="0"/>
              <w:jc w:val="both"/>
            </w:pPr>
          </w:p>
        </w:tc>
        <w:tc>
          <w:tcPr>
            <w:tcW w:w="1098" w:type="dxa"/>
          </w:tcPr>
          <w:p w:rsidR="00267A27" w:rsidRPr="001F20D6" w:rsidRDefault="00267A27" w:rsidP="00236AA2">
            <w:pPr>
              <w:jc w:val="center"/>
              <w:rPr>
                <w:b/>
                <w:lang w:val="en-GB"/>
              </w:rPr>
            </w:pPr>
          </w:p>
          <w:p w:rsidR="00267A27" w:rsidRPr="001F20D6" w:rsidRDefault="00267A27" w:rsidP="00236AA2">
            <w:pPr>
              <w:jc w:val="center"/>
              <w:rPr>
                <w:b/>
                <w:lang w:val="en-GB"/>
              </w:rPr>
            </w:pPr>
          </w:p>
          <w:p w:rsidR="00267A27" w:rsidRPr="001F20D6" w:rsidRDefault="00267A27" w:rsidP="00236AA2">
            <w:pPr>
              <w:jc w:val="center"/>
              <w:rPr>
                <w:b/>
                <w:lang w:val="en-GB"/>
              </w:rPr>
            </w:pPr>
            <w:r w:rsidRPr="001F20D6">
              <w:rPr>
                <w:b/>
                <w:lang w:val="en-GB"/>
              </w:rPr>
              <w:t>2</w:t>
            </w:r>
          </w:p>
        </w:tc>
        <w:tc>
          <w:tcPr>
            <w:tcW w:w="1425" w:type="dxa"/>
          </w:tcPr>
          <w:p w:rsidR="00267A27" w:rsidRPr="001F20D6" w:rsidRDefault="00267A27" w:rsidP="003D590F">
            <w:pPr>
              <w:jc w:val="center"/>
            </w:pPr>
            <w:r w:rsidRPr="001F20D6">
              <w:t>1p/proiect</w:t>
            </w:r>
          </w:p>
        </w:tc>
        <w:tc>
          <w:tcPr>
            <w:tcW w:w="717" w:type="dxa"/>
          </w:tcPr>
          <w:p w:rsidR="00267A27" w:rsidRPr="001F20D6" w:rsidRDefault="00267A27" w:rsidP="00236AA2">
            <w:pPr>
              <w:jc w:val="center"/>
              <w:rPr>
                <w:b/>
              </w:rPr>
            </w:pPr>
          </w:p>
        </w:tc>
        <w:tc>
          <w:tcPr>
            <w:tcW w:w="1260" w:type="dxa"/>
          </w:tcPr>
          <w:p w:rsidR="00267A27" w:rsidRPr="001F20D6" w:rsidRDefault="00267A27"/>
        </w:tc>
        <w:tc>
          <w:tcPr>
            <w:tcW w:w="1440" w:type="dxa"/>
          </w:tcPr>
          <w:p w:rsidR="00267A27" w:rsidRPr="001F20D6" w:rsidRDefault="00267A27"/>
        </w:tc>
        <w:tc>
          <w:tcPr>
            <w:tcW w:w="1440" w:type="dxa"/>
          </w:tcPr>
          <w:p w:rsidR="00267A27" w:rsidRPr="001F20D6" w:rsidRDefault="00267A27"/>
        </w:tc>
      </w:tr>
      <w:tr w:rsidR="00267A27" w:rsidRPr="001F20D6" w:rsidTr="00BA2077">
        <w:trPr>
          <w:jc w:val="center"/>
        </w:trPr>
        <w:tc>
          <w:tcPr>
            <w:tcW w:w="8460" w:type="dxa"/>
            <w:gridSpan w:val="2"/>
          </w:tcPr>
          <w:p w:rsidR="00267A27" w:rsidRPr="001F20D6" w:rsidRDefault="00267A27" w:rsidP="00315A2A">
            <w:r w:rsidRPr="001F20D6">
              <w:rPr>
                <w:bCs/>
              </w:rPr>
              <w:t>c) performan</w:t>
            </w:r>
            <w:r w:rsidRPr="001F20D6">
              <w:rPr>
                <w:rFonts w:ascii="Tahoma" w:hAnsi="Tahoma" w:cs="Tahoma"/>
                <w:bCs/>
              </w:rPr>
              <w:t>ț</w:t>
            </w:r>
            <w:r w:rsidRPr="001F20D6">
              <w:rPr>
                <w:bCs/>
              </w:rPr>
              <w:t>e dovedite  în pregătirea elevilor distin</w:t>
            </w:r>
            <w:r w:rsidRPr="001F20D6">
              <w:rPr>
                <w:rFonts w:ascii="Tahoma" w:hAnsi="Tahoma" w:cs="Tahoma"/>
                <w:bCs/>
              </w:rPr>
              <w:t>ș</w:t>
            </w:r>
            <w:r w:rsidRPr="001F20D6">
              <w:rPr>
                <w:bCs/>
              </w:rPr>
              <w:t xml:space="preserve">i la olimpiade  </w:t>
            </w:r>
            <w:r w:rsidRPr="001F20D6">
              <w:rPr>
                <w:rFonts w:ascii="Tahoma" w:hAnsi="Tahoma" w:cs="Tahoma"/>
                <w:bCs/>
              </w:rPr>
              <w:t>ș</w:t>
            </w:r>
            <w:r w:rsidRPr="001F20D6">
              <w:rPr>
                <w:bCs/>
              </w:rPr>
              <w:t xml:space="preserve">colare  </w:t>
            </w:r>
            <w:r w:rsidRPr="001F20D6">
              <w:rPr>
                <w:rFonts w:ascii="Tahoma" w:hAnsi="Tahoma" w:cs="Tahoma"/>
                <w:bCs/>
              </w:rPr>
              <w:t>ș</w:t>
            </w:r>
            <w:r w:rsidRPr="001F20D6">
              <w:rPr>
                <w:bCs/>
              </w:rPr>
              <w:t>i/sau concursuri de profil,materializate prin ob</w:t>
            </w:r>
            <w:r w:rsidRPr="001F20D6">
              <w:rPr>
                <w:rFonts w:ascii="Tahoma" w:hAnsi="Tahoma" w:cs="Tahoma"/>
                <w:bCs/>
              </w:rPr>
              <w:t>ț</w:t>
            </w:r>
            <w:r w:rsidRPr="001F20D6">
              <w:rPr>
                <w:bCs/>
              </w:rPr>
              <w:t xml:space="preserve">inerea premiilor I, II, III  </w:t>
            </w:r>
            <w:r w:rsidRPr="001F20D6">
              <w:rPr>
                <w:rFonts w:ascii="Tahoma" w:hAnsi="Tahoma" w:cs="Tahoma"/>
                <w:bCs/>
              </w:rPr>
              <w:t>ș</w:t>
            </w:r>
            <w:r w:rsidRPr="001F20D6">
              <w:rPr>
                <w:bCs/>
              </w:rPr>
              <w:t>i a premiilor speciale la faza /jude</w:t>
            </w:r>
            <w:r w:rsidRPr="001F20D6">
              <w:rPr>
                <w:rFonts w:ascii="Tahoma" w:hAnsi="Tahoma" w:cs="Tahoma"/>
                <w:bCs/>
              </w:rPr>
              <w:t>ț</w:t>
            </w:r>
            <w:r w:rsidRPr="001F20D6">
              <w:rPr>
                <w:bCs/>
              </w:rPr>
              <w:t>eană/interjude</w:t>
            </w:r>
            <w:r w:rsidRPr="001F20D6">
              <w:rPr>
                <w:rFonts w:ascii="Tahoma" w:hAnsi="Tahoma" w:cs="Tahoma"/>
                <w:bCs/>
              </w:rPr>
              <w:t>ț</w:t>
            </w:r>
            <w:r w:rsidRPr="001F20D6">
              <w:rPr>
                <w:bCs/>
              </w:rPr>
              <w:t>eană/ na</w:t>
            </w:r>
            <w:r w:rsidRPr="001F20D6">
              <w:rPr>
                <w:rFonts w:ascii="Tahoma" w:hAnsi="Tahoma" w:cs="Tahoma"/>
                <w:bCs/>
              </w:rPr>
              <w:t>ț</w:t>
            </w:r>
            <w:r w:rsidRPr="001F20D6">
              <w:rPr>
                <w:bCs/>
              </w:rPr>
              <w:t>ională/interna</w:t>
            </w:r>
            <w:r w:rsidRPr="001F20D6">
              <w:rPr>
                <w:rFonts w:ascii="Tahoma" w:hAnsi="Tahoma" w:cs="Tahoma"/>
                <w:bCs/>
              </w:rPr>
              <w:t>ț</w:t>
            </w:r>
            <w:r w:rsidRPr="001F20D6">
              <w:rPr>
                <w:bCs/>
              </w:rPr>
              <w:t>ională, desfă</w:t>
            </w:r>
            <w:r w:rsidRPr="001F20D6">
              <w:rPr>
                <w:rFonts w:ascii="Tahoma" w:hAnsi="Tahoma" w:cs="Tahoma"/>
                <w:bCs/>
              </w:rPr>
              <w:t>ș</w:t>
            </w:r>
            <w:r w:rsidRPr="001F20D6">
              <w:rPr>
                <w:bCs/>
              </w:rPr>
              <w:t xml:space="preserve">urate în coordonarea </w:t>
            </w:r>
            <w:r w:rsidRPr="001F20D6">
              <w:rPr>
                <w:rFonts w:ascii="Tahoma" w:hAnsi="Tahoma" w:cs="Tahoma"/>
                <w:bCs/>
              </w:rPr>
              <w:t>ș</w:t>
            </w:r>
            <w:r w:rsidRPr="001F20D6">
              <w:rPr>
                <w:bCs/>
              </w:rPr>
              <w:t>i/sau finan</w:t>
            </w:r>
            <w:r w:rsidRPr="001F20D6">
              <w:rPr>
                <w:rFonts w:ascii="Tahoma" w:hAnsi="Tahoma" w:cs="Tahoma"/>
                <w:bCs/>
              </w:rPr>
              <w:t>ț</w:t>
            </w:r>
            <w:r w:rsidRPr="001F20D6">
              <w:rPr>
                <w:bCs/>
              </w:rPr>
              <w:t>area Ministerului Educa</w:t>
            </w:r>
            <w:r w:rsidRPr="001F20D6">
              <w:rPr>
                <w:rFonts w:ascii="Tahoma" w:hAnsi="Tahoma" w:cs="Tahoma"/>
                <w:bCs/>
              </w:rPr>
              <w:t>ț</w:t>
            </w:r>
            <w:r w:rsidRPr="001F20D6">
              <w:rPr>
                <w:bCs/>
              </w:rPr>
              <w:t>iei Na</w:t>
            </w:r>
            <w:r w:rsidRPr="001F20D6">
              <w:rPr>
                <w:rFonts w:ascii="Tahoma" w:hAnsi="Tahoma" w:cs="Tahoma"/>
                <w:bCs/>
              </w:rPr>
              <w:t>ț</w:t>
            </w:r>
            <w:r w:rsidRPr="001F20D6">
              <w:rPr>
                <w:bCs/>
              </w:rPr>
              <w:t>ionale;</w:t>
            </w:r>
            <w:r w:rsidRPr="001F20D6">
              <w:t xml:space="preserve"> (max.15p., cumulat)</w:t>
            </w:r>
          </w:p>
          <w:p w:rsidR="00267A27" w:rsidRPr="001F20D6" w:rsidRDefault="00267A27" w:rsidP="00315A2A">
            <w:pPr>
              <w:rPr>
                <w:bCs/>
              </w:rPr>
            </w:pPr>
          </w:p>
        </w:tc>
        <w:tc>
          <w:tcPr>
            <w:tcW w:w="1098" w:type="dxa"/>
            <w:vMerge w:val="restart"/>
          </w:tcPr>
          <w:p w:rsidR="00267A27" w:rsidRPr="001F20D6" w:rsidRDefault="00267A27" w:rsidP="00236AA2">
            <w:pPr>
              <w:jc w:val="center"/>
              <w:rPr>
                <w:b/>
              </w:rPr>
            </w:pPr>
          </w:p>
          <w:p w:rsidR="00267A27" w:rsidRPr="001F20D6" w:rsidRDefault="00267A27" w:rsidP="00236AA2">
            <w:pPr>
              <w:jc w:val="center"/>
              <w:rPr>
                <w:b/>
              </w:rPr>
            </w:pPr>
          </w:p>
          <w:p w:rsidR="00267A27" w:rsidRPr="001F20D6" w:rsidRDefault="00267A27" w:rsidP="00236AA2">
            <w:pPr>
              <w:jc w:val="center"/>
              <w:rPr>
                <w:b/>
              </w:rPr>
            </w:pPr>
          </w:p>
          <w:p w:rsidR="00267A27" w:rsidRPr="001F20D6" w:rsidRDefault="00267A27" w:rsidP="00236AA2">
            <w:pPr>
              <w:jc w:val="center"/>
              <w:rPr>
                <w:b/>
              </w:rPr>
            </w:pPr>
            <w:r w:rsidRPr="001F20D6">
              <w:rPr>
                <w:b/>
              </w:rPr>
              <w:t>15</w:t>
            </w:r>
          </w:p>
        </w:tc>
        <w:tc>
          <w:tcPr>
            <w:tcW w:w="1425" w:type="dxa"/>
          </w:tcPr>
          <w:p w:rsidR="00267A27" w:rsidRPr="001F20D6" w:rsidRDefault="00267A27" w:rsidP="003D590F">
            <w:pPr>
              <w:jc w:val="center"/>
            </w:pPr>
          </w:p>
        </w:tc>
        <w:tc>
          <w:tcPr>
            <w:tcW w:w="717" w:type="dxa"/>
          </w:tcPr>
          <w:p w:rsidR="00267A27" w:rsidRPr="001F20D6" w:rsidRDefault="00267A27" w:rsidP="00236AA2">
            <w:pPr>
              <w:jc w:val="center"/>
            </w:pPr>
          </w:p>
        </w:tc>
        <w:tc>
          <w:tcPr>
            <w:tcW w:w="1260" w:type="dxa"/>
          </w:tcPr>
          <w:p w:rsidR="00267A27" w:rsidRPr="001F20D6" w:rsidRDefault="00267A27"/>
        </w:tc>
        <w:tc>
          <w:tcPr>
            <w:tcW w:w="1440" w:type="dxa"/>
          </w:tcPr>
          <w:p w:rsidR="00267A27" w:rsidRPr="001F20D6" w:rsidRDefault="00267A27"/>
        </w:tc>
        <w:tc>
          <w:tcPr>
            <w:tcW w:w="1440" w:type="dxa"/>
          </w:tcPr>
          <w:p w:rsidR="00267A27" w:rsidRPr="001F20D6" w:rsidRDefault="00267A27"/>
        </w:tc>
      </w:tr>
      <w:tr w:rsidR="00267A27" w:rsidRPr="001F20D6" w:rsidTr="00BA2077">
        <w:trPr>
          <w:jc w:val="center"/>
        </w:trPr>
        <w:tc>
          <w:tcPr>
            <w:tcW w:w="8460" w:type="dxa"/>
            <w:gridSpan w:val="2"/>
            <w:vAlign w:val="bottom"/>
          </w:tcPr>
          <w:p w:rsidR="00267A27" w:rsidRPr="001F20D6" w:rsidRDefault="00267A27" w:rsidP="00AE3BA9">
            <w:pPr>
              <w:ind w:firstLineChars="200" w:firstLine="114"/>
            </w:pPr>
            <w:r w:rsidRPr="001F20D6">
              <w:t>nivel internaţional                 premiul I</w:t>
            </w:r>
          </w:p>
        </w:tc>
        <w:tc>
          <w:tcPr>
            <w:tcW w:w="1098" w:type="dxa"/>
            <w:vMerge/>
          </w:tcPr>
          <w:p w:rsidR="00267A27" w:rsidRPr="001F20D6" w:rsidRDefault="00267A27" w:rsidP="00236AA2">
            <w:pPr>
              <w:jc w:val="center"/>
            </w:pPr>
          </w:p>
        </w:tc>
        <w:tc>
          <w:tcPr>
            <w:tcW w:w="1425" w:type="dxa"/>
          </w:tcPr>
          <w:p w:rsidR="00267A27" w:rsidRPr="001F20D6" w:rsidRDefault="00267A27" w:rsidP="001107D8">
            <w:pPr>
              <w:jc w:val="center"/>
            </w:pPr>
            <w:r w:rsidRPr="001F20D6">
              <w:t>11</w:t>
            </w:r>
          </w:p>
        </w:tc>
        <w:tc>
          <w:tcPr>
            <w:tcW w:w="717" w:type="dxa"/>
          </w:tcPr>
          <w:p w:rsidR="00267A27" w:rsidRPr="001F20D6" w:rsidRDefault="00267A27" w:rsidP="00236AA2">
            <w:pPr>
              <w:jc w:val="center"/>
            </w:pPr>
          </w:p>
        </w:tc>
        <w:tc>
          <w:tcPr>
            <w:tcW w:w="1260" w:type="dxa"/>
          </w:tcPr>
          <w:p w:rsidR="00267A27" w:rsidRPr="001F20D6" w:rsidRDefault="00267A27"/>
        </w:tc>
        <w:tc>
          <w:tcPr>
            <w:tcW w:w="1440" w:type="dxa"/>
          </w:tcPr>
          <w:p w:rsidR="00267A27" w:rsidRPr="001F20D6" w:rsidRDefault="00267A27"/>
        </w:tc>
        <w:tc>
          <w:tcPr>
            <w:tcW w:w="1440" w:type="dxa"/>
          </w:tcPr>
          <w:p w:rsidR="00267A27" w:rsidRPr="001F20D6" w:rsidRDefault="00267A27"/>
        </w:tc>
      </w:tr>
      <w:tr w:rsidR="00267A27" w:rsidRPr="001F20D6" w:rsidTr="00BA2077">
        <w:trPr>
          <w:jc w:val="center"/>
        </w:trPr>
        <w:tc>
          <w:tcPr>
            <w:tcW w:w="8460" w:type="dxa"/>
            <w:gridSpan w:val="2"/>
            <w:vAlign w:val="bottom"/>
          </w:tcPr>
          <w:p w:rsidR="00267A27" w:rsidRPr="001F20D6" w:rsidRDefault="00267A27" w:rsidP="00AE3BA9">
            <w:pPr>
              <w:ind w:firstLineChars="1000" w:firstLine="571"/>
            </w:pPr>
            <w:r w:rsidRPr="001F20D6">
              <w:t xml:space="preserve">                                      premiul II</w:t>
            </w:r>
          </w:p>
        </w:tc>
        <w:tc>
          <w:tcPr>
            <w:tcW w:w="1098" w:type="dxa"/>
            <w:vMerge/>
          </w:tcPr>
          <w:p w:rsidR="00267A27" w:rsidRPr="001F20D6" w:rsidRDefault="00267A27" w:rsidP="00236AA2">
            <w:pPr>
              <w:jc w:val="center"/>
            </w:pPr>
          </w:p>
        </w:tc>
        <w:tc>
          <w:tcPr>
            <w:tcW w:w="1425" w:type="dxa"/>
          </w:tcPr>
          <w:p w:rsidR="00267A27" w:rsidRPr="001F20D6" w:rsidRDefault="00267A27" w:rsidP="0038515E">
            <w:pPr>
              <w:jc w:val="center"/>
            </w:pPr>
            <w:r w:rsidRPr="001F20D6">
              <w:t>10</w:t>
            </w:r>
          </w:p>
        </w:tc>
        <w:tc>
          <w:tcPr>
            <w:tcW w:w="717" w:type="dxa"/>
          </w:tcPr>
          <w:p w:rsidR="00267A27" w:rsidRPr="001F20D6" w:rsidRDefault="00267A27" w:rsidP="00236AA2">
            <w:pPr>
              <w:jc w:val="center"/>
            </w:pPr>
          </w:p>
        </w:tc>
        <w:tc>
          <w:tcPr>
            <w:tcW w:w="1260" w:type="dxa"/>
          </w:tcPr>
          <w:p w:rsidR="00267A27" w:rsidRPr="001F20D6" w:rsidRDefault="00267A27"/>
        </w:tc>
        <w:tc>
          <w:tcPr>
            <w:tcW w:w="1440" w:type="dxa"/>
          </w:tcPr>
          <w:p w:rsidR="00267A27" w:rsidRPr="001F20D6" w:rsidRDefault="00267A27"/>
        </w:tc>
        <w:tc>
          <w:tcPr>
            <w:tcW w:w="1440" w:type="dxa"/>
          </w:tcPr>
          <w:p w:rsidR="00267A27" w:rsidRPr="001F20D6" w:rsidRDefault="00267A27"/>
        </w:tc>
      </w:tr>
      <w:tr w:rsidR="00267A27" w:rsidRPr="001F20D6" w:rsidTr="00BA2077">
        <w:trPr>
          <w:jc w:val="center"/>
        </w:trPr>
        <w:tc>
          <w:tcPr>
            <w:tcW w:w="8460" w:type="dxa"/>
            <w:gridSpan w:val="2"/>
            <w:vAlign w:val="bottom"/>
          </w:tcPr>
          <w:p w:rsidR="00267A27" w:rsidRPr="001F20D6" w:rsidRDefault="00267A27" w:rsidP="00AE3BA9">
            <w:pPr>
              <w:ind w:firstLineChars="1000" w:firstLine="571"/>
            </w:pPr>
            <w:r w:rsidRPr="001F20D6">
              <w:t xml:space="preserve">                                      premiul III</w:t>
            </w:r>
          </w:p>
        </w:tc>
        <w:tc>
          <w:tcPr>
            <w:tcW w:w="1098" w:type="dxa"/>
            <w:vMerge/>
          </w:tcPr>
          <w:p w:rsidR="00267A27" w:rsidRPr="001F20D6" w:rsidRDefault="00267A27" w:rsidP="00236AA2">
            <w:pPr>
              <w:jc w:val="center"/>
            </w:pPr>
          </w:p>
        </w:tc>
        <w:tc>
          <w:tcPr>
            <w:tcW w:w="1425" w:type="dxa"/>
          </w:tcPr>
          <w:p w:rsidR="00267A27" w:rsidRPr="001F20D6" w:rsidRDefault="00267A27" w:rsidP="0038515E">
            <w:pPr>
              <w:jc w:val="center"/>
            </w:pPr>
            <w:r w:rsidRPr="001F20D6">
              <w:t>9</w:t>
            </w:r>
          </w:p>
        </w:tc>
        <w:tc>
          <w:tcPr>
            <w:tcW w:w="717" w:type="dxa"/>
          </w:tcPr>
          <w:p w:rsidR="00267A27" w:rsidRPr="001F20D6" w:rsidRDefault="00267A27" w:rsidP="00236AA2">
            <w:pPr>
              <w:jc w:val="center"/>
            </w:pPr>
          </w:p>
        </w:tc>
        <w:tc>
          <w:tcPr>
            <w:tcW w:w="1260" w:type="dxa"/>
          </w:tcPr>
          <w:p w:rsidR="00267A27" w:rsidRPr="001F20D6" w:rsidRDefault="00267A27"/>
        </w:tc>
        <w:tc>
          <w:tcPr>
            <w:tcW w:w="1440" w:type="dxa"/>
          </w:tcPr>
          <w:p w:rsidR="00267A27" w:rsidRPr="001F20D6" w:rsidRDefault="00267A27"/>
        </w:tc>
        <w:tc>
          <w:tcPr>
            <w:tcW w:w="1440" w:type="dxa"/>
          </w:tcPr>
          <w:p w:rsidR="00267A27" w:rsidRPr="001F20D6" w:rsidRDefault="00267A27"/>
        </w:tc>
      </w:tr>
      <w:tr w:rsidR="00267A27" w:rsidRPr="001F20D6" w:rsidTr="00BA2077">
        <w:trPr>
          <w:jc w:val="center"/>
        </w:trPr>
        <w:tc>
          <w:tcPr>
            <w:tcW w:w="8460" w:type="dxa"/>
            <w:gridSpan w:val="2"/>
            <w:vAlign w:val="bottom"/>
          </w:tcPr>
          <w:p w:rsidR="00267A27" w:rsidRPr="001F20D6" w:rsidRDefault="00267A27" w:rsidP="00AE3BA9">
            <w:pPr>
              <w:ind w:firstLineChars="1000" w:firstLine="571"/>
            </w:pPr>
            <w:r w:rsidRPr="001F20D6">
              <w:t xml:space="preserve">                                     men</w:t>
            </w:r>
            <w:r w:rsidRPr="001F20D6">
              <w:rPr>
                <w:rFonts w:ascii="Tahoma" w:hAnsi="Tahoma" w:cs="Tahoma"/>
              </w:rPr>
              <w:t>ț</w:t>
            </w:r>
            <w:r w:rsidRPr="001F20D6">
              <w:t>iune/ premiu special</w:t>
            </w:r>
          </w:p>
        </w:tc>
        <w:tc>
          <w:tcPr>
            <w:tcW w:w="1098" w:type="dxa"/>
            <w:vMerge/>
          </w:tcPr>
          <w:p w:rsidR="00267A27" w:rsidRPr="001F20D6" w:rsidRDefault="00267A27" w:rsidP="00236AA2">
            <w:pPr>
              <w:jc w:val="center"/>
            </w:pPr>
          </w:p>
        </w:tc>
        <w:tc>
          <w:tcPr>
            <w:tcW w:w="1425" w:type="dxa"/>
          </w:tcPr>
          <w:p w:rsidR="00267A27" w:rsidRPr="001F20D6" w:rsidRDefault="00267A27" w:rsidP="0038515E">
            <w:pPr>
              <w:jc w:val="center"/>
            </w:pPr>
            <w:r w:rsidRPr="001F20D6">
              <w:t>8</w:t>
            </w:r>
          </w:p>
        </w:tc>
        <w:tc>
          <w:tcPr>
            <w:tcW w:w="717" w:type="dxa"/>
          </w:tcPr>
          <w:p w:rsidR="00267A27" w:rsidRPr="001F20D6" w:rsidRDefault="00267A27" w:rsidP="00236AA2">
            <w:pPr>
              <w:jc w:val="center"/>
            </w:pPr>
          </w:p>
        </w:tc>
        <w:tc>
          <w:tcPr>
            <w:tcW w:w="1260" w:type="dxa"/>
          </w:tcPr>
          <w:p w:rsidR="00267A27" w:rsidRPr="001F20D6" w:rsidRDefault="00267A27"/>
        </w:tc>
        <w:tc>
          <w:tcPr>
            <w:tcW w:w="1440" w:type="dxa"/>
          </w:tcPr>
          <w:p w:rsidR="00267A27" w:rsidRPr="001F20D6" w:rsidRDefault="00267A27"/>
        </w:tc>
        <w:tc>
          <w:tcPr>
            <w:tcW w:w="1440" w:type="dxa"/>
          </w:tcPr>
          <w:p w:rsidR="00267A27" w:rsidRPr="001F20D6" w:rsidRDefault="00267A27"/>
        </w:tc>
      </w:tr>
      <w:tr w:rsidR="00267A27" w:rsidRPr="001F20D6" w:rsidTr="00BA2077">
        <w:trPr>
          <w:jc w:val="center"/>
        </w:trPr>
        <w:tc>
          <w:tcPr>
            <w:tcW w:w="8460" w:type="dxa"/>
            <w:gridSpan w:val="2"/>
            <w:vAlign w:val="bottom"/>
          </w:tcPr>
          <w:p w:rsidR="00267A27" w:rsidRPr="001F20D6" w:rsidRDefault="00267A27" w:rsidP="00AE3BA9">
            <w:pPr>
              <w:ind w:firstLineChars="200" w:firstLine="114"/>
            </w:pPr>
            <w:r w:rsidRPr="001F20D6">
              <w:t>nivel naţional                         premiul I</w:t>
            </w:r>
          </w:p>
        </w:tc>
        <w:tc>
          <w:tcPr>
            <w:tcW w:w="1098" w:type="dxa"/>
            <w:vMerge/>
          </w:tcPr>
          <w:p w:rsidR="00267A27" w:rsidRPr="001F20D6" w:rsidRDefault="00267A27" w:rsidP="00236AA2">
            <w:pPr>
              <w:jc w:val="center"/>
            </w:pPr>
          </w:p>
        </w:tc>
        <w:tc>
          <w:tcPr>
            <w:tcW w:w="1425" w:type="dxa"/>
          </w:tcPr>
          <w:p w:rsidR="00267A27" w:rsidRPr="001F20D6" w:rsidRDefault="00267A27" w:rsidP="0038515E">
            <w:pPr>
              <w:jc w:val="center"/>
            </w:pPr>
            <w:r w:rsidRPr="001F20D6">
              <w:t>8</w:t>
            </w:r>
          </w:p>
        </w:tc>
        <w:tc>
          <w:tcPr>
            <w:tcW w:w="717" w:type="dxa"/>
          </w:tcPr>
          <w:p w:rsidR="00267A27" w:rsidRPr="001F20D6" w:rsidRDefault="00267A27" w:rsidP="00236AA2">
            <w:pPr>
              <w:jc w:val="center"/>
            </w:pPr>
          </w:p>
        </w:tc>
        <w:tc>
          <w:tcPr>
            <w:tcW w:w="1260" w:type="dxa"/>
          </w:tcPr>
          <w:p w:rsidR="00267A27" w:rsidRPr="001F20D6" w:rsidRDefault="00267A27"/>
        </w:tc>
        <w:tc>
          <w:tcPr>
            <w:tcW w:w="1440" w:type="dxa"/>
          </w:tcPr>
          <w:p w:rsidR="00267A27" w:rsidRPr="001F20D6" w:rsidRDefault="00267A27"/>
        </w:tc>
        <w:tc>
          <w:tcPr>
            <w:tcW w:w="1440" w:type="dxa"/>
          </w:tcPr>
          <w:p w:rsidR="00267A27" w:rsidRPr="001F20D6" w:rsidRDefault="00267A27"/>
        </w:tc>
      </w:tr>
      <w:tr w:rsidR="00267A27" w:rsidRPr="001F20D6" w:rsidTr="00BA2077">
        <w:trPr>
          <w:jc w:val="center"/>
        </w:trPr>
        <w:tc>
          <w:tcPr>
            <w:tcW w:w="8460" w:type="dxa"/>
            <w:gridSpan w:val="2"/>
            <w:vAlign w:val="bottom"/>
          </w:tcPr>
          <w:p w:rsidR="00267A27" w:rsidRPr="001F20D6" w:rsidRDefault="00267A27" w:rsidP="00AE3BA9">
            <w:pPr>
              <w:ind w:firstLineChars="900" w:firstLine="514"/>
            </w:pPr>
            <w:r w:rsidRPr="001F20D6">
              <w:t xml:space="preserve">                                        premiul II</w:t>
            </w:r>
          </w:p>
        </w:tc>
        <w:tc>
          <w:tcPr>
            <w:tcW w:w="1098" w:type="dxa"/>
            <w:vMerge/>
          </w:tcPr>
          <w:p w:rsidR="00267A27" w:rsidRPr="001F20D6" w:rsidRDefault="00267A27" w:rsidP="00236AA2">
            <w:pPr>
              <w:jc w:val="center"/>
            </w:pPr>
          </w:p>
        </w:tc>
        <w:tc>
          <w:tcPr>
            <w:tcW w:w="1425" w:type="dxa"/>
          </w:tcPr>
          <w:p w:rsidR="00267A27" w:rsidRPr="001F20D6" w:rsidRDefault="00267A27" w:rsidP="0038515E">
            <w:pPr>
              <w:jc w:val="center"/>
            </w:pPr>
            <w:r w:rsidRPr="001F20D6">
              <w:t>7</w:t>
            </w:r>
          </w:p>
        </w:tc>
        <w:tc>
          <w:tcPr>
            <w:tcW w:w="717" w:type="dxa"/>
          </w:tcPr>
          <w:p w:rsidR="00267A27" w:rsidRPr="001F20D6" w:rsidRDefault="00267A27" w:rsidP="00236AA2">
            <w:pPr>
              <w:jc w:val="center"/>
            </w:pPr>
          </w:p>
        </w:tc>
        <w:tc>
          <w:tcPr>
            <w:tcW w:w="1260" w:type="dxa"/>
          </w:tcPr>
          <w:p w:rsidR="00267A27" w:rsidRPr="001F20D6" w:rsidRDefault="00267A27"/>
        </w:tc>
        <w:tc>
          <w:tcPr>
            <w:tcW w:w="1440" w:type="dxa"/>
          </w:tcPr>
          <w:p w:rsidR="00267A27" w:rsidRPr="001F20D6" w:rsidRDefault="00267A27"/>
        </w:tc>
        <w:tc>
          <w:tcPr>
            <w:tcW w:w="1440" w:type="dxa"/>
          </w:tcPr>
          <w:p w:rsidR="00267A27" w:rsidRPr="001F20D6" w:rsidRDefault="00267A27"/>
        </w:tc>
      </w:tr>
      <w:tr w:rsidR="00267A27" w:rsidRPr="001F20D6" w:rsidTr="00BA2077">
        <w:trPr>
          <w:jc w:val="center"/>
        </w:trPr>
        <w:tc>
          <w:tcPr>
            <w:tcW w:w="8460" w:type="dxa"/>
            <w:gridSpan w:val="2"/>
            <w:vAlign w:val="bottom"/>
          </w:tcPr>
          <w:p w:rsidR="00267A27" w:rsidRPr="001F20D6" w:rsidRDefault="00267A27" w:rsidP="00AE3BA9">
            <w:pPr>
              <w:ind w:firstLineChars="900" w:firstLine="514"/>
            </w:pPr>
            <w:r w:rsidRPr="001F20D6">
              <w:t xml:space="preserve">                                        premiul III</w:t>
            </w:r>
          </w:p>
        </w:tc>
        <w:tc>
          <w:tcPr>
            <w:tcW w:w="1098" w:type="dxa"/>
            <w:vMerge/>
          </w:tcPr>
          <w:p w:rsidR="00267A27" w:rsidRPr="001F20D6" w:rsidRDefault="00267A27" w:rsidP="00236AA2">
            <w:pPr>
              <w:jc w:val="center"/>
            </w:pPr>
          </w:p>
        </w:tc>
        <w:tc>
          <w:tcPr>
            <w:tcW w:w="1425" w:type="dxa"/>
          </w:tcPr>
          <w:p w:rsidR="00267A27" w:rsidRPr="001F20D6" w:rsidRDefault="00267A27" w:rsidP="0038515E">
            <w:pPr>
              <w:jc w:val="center"/>
            </w:pPr>
            <w:r w:rsidRPr="001F20D6">
              <w:t>6</w:t>
            </w:r>
          </w:p>
        </w:tc>
        <w:tc>
          <w:tcPr>
            <w:tcW w:w="717" w:type="dxa"/>
          </w:tcPr>
          <w:p w:rsidR="00267A27" w:rsidRPr="001F20D6" w:rsidRDefault="00267A27" w:rsidP="00236AA2">
            <w:pPr>
              <w:jc w:val="center"/>
            </w:pPr>
          </w:p>
        </w:tc>
        <w:tc>
          <w:tcPr>
            <w:tcW w:w="1260" w:type="dxa"/>
          </w:tcPr>
          <w:p w:rsidR="00267A27" w:rsidRPr="001F20D6" w:rsidRDefault="00267A27"/>
        </w:tc>
        <w:tc>
          <w:tcPr>
            <w:tcW w:w="1440" w:type="dxa"/>
          </w:tcPr>
          <w:p w:rsidR="00267A27" w:rsidRPr="001F20D6" w:rsidRDefault="00267A27"/>
        </w:tc>
        <w:tc>
          <w:tcPr>
            <w:tcW w:w="1440" w:type="dxa"/>
          </w:tcPr>
          <w:p w:rsidR="00267A27" w:rsidRPr="001F20D6" w:rsidRDefault="00267A27"/>
        </w:tc>
      </w:tr>
      <w:tr w:rsidR="00267A27" w:rsidRPr="001F20D6" w:rsidTr="00BA2077">
        <w:trPr>
          <w:jc w:val="center"/>
        </w:trPr>
        <w:tc>
          <w:tcPr>
            <w:tcW w:w="8460" w:type="dxa"/>
            <w:gridSpan w:val="2"/>
            <w:vAlign w:val="bottom"/>
          </w:tcPr>
          <w:p w:rsidR="00267A27" w:rsidRPr="001F20D6" w:rsidRDefault="00267A27" w:rsidP="00AE3BA9">
            <w:pPr>
              <w:ind w:firstLineChars="900" w:firstLine="514"/>
            </w:pPr>
            <w:r w:rsidRPr="001F20D6">
              <w:t xml:space="preserve">                                        men</w:t>
            </w:r>
            <w:r w:rsidRPr="001F20D6">
              <w:rPr>
                <w:rFonts w:ascii="Tahoma" w:hAnsi="Tahoma" w:cs="Tahoma"/>
              </w:rPr>
              <w:t>ț</w:t>
            </w:r>
            <w:r w:rsidRPr="001F20D6">
              <w:t>iune/ premiu special</w:t>
            </w:r>
          </w:p>
        </w:tc>
        <w:tc>
          <w:tcPr>
            <w:tcW w:w="1098" w:type="dxa"/>
            <w:vMerge/>
          </w:tcPr>
          <w:p w:rsidR="00267A27" w:rsidRPr="001F20D6" w:rsidRDefault="00267A27" w:rsidP="00236AA2">
            <w:pPr>
              <w:jc w:val="center"/>
            </w:pPr>
          </w:p>
        </w:tc>
        <w:tc>
          <w:tcPr>
            <w:tcW w:w="1425" w:type="dxa"/>
          </w:tcPr>
          <w:p w:rsidR="00267A27" w:rsidRPr="001F20D6" w:rsidRDefault="00267A27" w:rsidP="0038515E">
            <w:pPr>
              <w:jc w:val="center"/>
            </w:pPr>
            <w:r w:rsidRPr="001F20D6">
              <w:t>5</w:t>
            </w:r>
          </w:p>
        </w:tc>
        <w:tc>
          <w:tcPr>
            <w:tcW w:w="717" w:type="dxa"/>
          </w:tcPr>
          <w:p w:rsidR="00267A27" w:rsidRPr="001F20D6" w:rsidRDefault="00267A27" w:rsidP="00236AA2">
            <w:pPr>
              <w:jc w:val="center"/>
            </w:pPr>
          </w:p>
        </w:tc>
        <w:tc>
          <w:tcPr>
            <w:tcW w:w="1260" w:type="dxa"/>
          </w:tcPr>
          <w:p w:rsidR="00267A27" w:rsidRPr="001F20D6" w:rsidRDefault="00267A27"/>
        </w:tc>
        <w:tc>
          <w:tcPr>
            <w:tcW w:w="1440" w:type="dxa"/>
          </w:tcPr>
          <w:p w:rsidR="00267A27" w:rsidRPr="001F20D6" w:rsidRDefault="00267A27"/>
        </w:tc>
        <w:tc>
          <w:tcPr>
            <w:tcW w:w="1440" w:type="dxa"/>
          </w:tcPr>
          <w:p w:rsidR="00267A27" w:rsidRPr="001F20D6" w:rsidRDefault="00267A27"/>
        </w:tc>
      </w:tr>
      <w:tr w:rsidR="00267A27" w:rsidRPr="001F20D6" w:rsidTr="00BA2077">
        <w:trPr>
          <w:jc w:val="center"/>
        </w:trPr>
        <w:tc>
          <w:tcPr>
            <w:tcW w:w="8460" w:type="dxa"/>
            <w:gridSpan w:val="2"/>
            <w:vAlign w:val="bottom"/>
          </w:tcPr>
          <w:p w:rsidR="00267A27" w:rsidRPr="001F20D6" w:rsidRDefault="00267A27" w:rsidP="00AE3BA9">
            <w:pPr>
              <w:ind w:firstLineChars="200" w:firstLine="114"/>
            </w:pPr>
            <w:r w:rsidRPr="001F20D6">
              <w:t>nivel interjudeţean                        premiul I</w:t>
            </w:r>
          </w:p>
        </w:tc>
        <w:tc>
          <w:tcPr>
            <w:tcW w:w="1098" w:type="dxa"/>
            <w:vMerge/>
          </w:tcPr>
          <w:p w:rsidR="00267A27" w:rsidRPr="001F20D6" w:rsidRDefault="00267A27" w:rsidP="00236AA2">
            <w:pPr>
              <w:jc w:val="center"/>
            </w:pPr>
          </w:p>
        </w:tc>
        <w:tc>
          <w:tcPr>
            <w:tcW w:w="1425" w:type="dxa"/>
          </w:tcPr>
          <w:p w:rsidR="00267A27" w:rsidRPr="001F20D6" w:rsidRDefault="00267A27" w:rsidP="0038515E">
            <w:pPr>
              <w:jc w:val="center"/>
            </w:pPr>
            <w:r w:rsidRPr="001F20D6">
              <w:t>5</w:t>
            </w:r>
          </w:p>
        </w:tc>
        <w:tc>
          <w:tcPr>
            <w:tcW w:w="717" w:type="dxa"/>
          </w:tcPr>
          <w:p w:rsidR="00267A27" w:rsidRPr="001F20D6" w:rsidRDefault="00267A27" w:rsidP="00236AA2">
            <w:pPr>
              <w:jc w:val="center"/>
            </w:pPr>
          </w:p>
        </w:tc>
        <w:tc>
          <w:tcPr>
            <w:tcW w:w="1260" w:type="dxa"/>
          </w:tcPr>
          <w:p w:rsidR="00267A27" w:rsidRPr="001F20D6" w:rsidRDefault="00267A27"/>
        </w:tc>
        <w:tc>
          <w:tcPr>
            <w:tcW w:w="1440" w:type="dxa"/>
          </w:tcPr>
          <w:p w:rsidR="00267A27" w:rsidRPr="001F20D6" w:rsidRDefault="00267A27"/>
        </w:tc>
        <w:tc>
          <w:tcPr>
            <w:tcW w:w="1440" w:type="dxa"/>
          </w:tcPr>
          <w:p w:rsidR="00267A27" w:rsidRPr="001F20D6" w:rsidRDefault="00267A27"/>
        </w:tc>
      </w:tr>
      <w:tr w:rsidR="00267A27" w:rsidRPr="001F20D6" w:rsidTr="00BA2077">
        <w:trPr>
          <w:jc w:val="center"/>
        </w:trPr>
        <w:tc>
          <w:tcPr>
            <w:tcW w:w="8460" w:type="dxa"/>
            <w:gridSpan w:val="2"/>
            <w:vAlign w:val="bottom"/>
          </w:tcPr>
          <w:p w:rsidR="00267A27" w:rsidRPr="001F20D6" w:rsidRDefault="00267A27" w:rsidP="00AB1592">
            <w:r w:rsidRPr="001F20D6">
              <w:t xml:space="preserve">                                                        premiul  II</w:t>
            </w:r>
          </w:p>
        </w:tc>
        <w:tc>
          <w:tcPr>
            <w:tcW w:w="1098" w:type="dxa"/>
            <w:vMerge/>
          </w:tcPr>
          <w:p w:rsidR="00267A27" w:rsidRPr="001F20D6" w:rsidRDefault="00267A27" w:rsidP="00236AA2">
            <w:pPr>
              <w:jc w:val="center"/>
            </w:pPr>
          </w:p>
        </w:tc>
        <w:tc>
          <w:tcPr>
            <w:tcW w:w="1425" w:type="dxa"/>
          </w:tcPr>
          <w:p w:rsidR="00267A27" w:rsidRPr="001F20D6" w:rsidRDefault="00267A27" w:rsidP="0038515E">
            <w:pPr>
              <w:jc w:val="center"/>
            </w:pPr>
            <w:r w:rsidRPr="001F20D6">
              <w:t>4</w:t>
            </w:r>
          </w:p>
        </w:tc>
        <w:tc>
          <w:tcPr>
            <w:tcW w:w="717" w:type="dxa"/>
          </w:tcPr>
          <w:p w:rsidR="00267A27" w:rsidRPr="001F20D6" w:rsidRDefault="00267A27" w:rsidP="00236AA2">
            <w:pPr>
              <w:jc w:val="center"/>
            </w:pPr>
          </w:p>
        </w:tc>
        <w:tc>
          <w:tcPr>
            <w:tcW w:w="1260" w:type="dxa"/>
          </w:tcPr>
          <w:p w:rsidR="00267A27" w:rsidRPr="001F20D6" w:rsidRDefault="00267A27"/>
        </w:tc>
        <w:tc>
          <w:tcPr>
            <w:tcW w:w="1440" w:type="dxa"/>
          </w:tcPr>
          <w:p w:rsidR="00267A27" w:rsidRPr="001F20D6" w:rsidRDefault="00267A27"/>
        </w:tc>
        <w:tc>
          <w:tcPr>
            <w:tcW w:w="1440" w:type="dxa"/>
          </w:tcPr>
          <w:p w:rsidR="00267A27" w:rsidRPr="001F20D6" w:rsidRDefault="00267A27"/>
        </w:tc>
      </w:tr>
      <w:tr w:rsidR="00267A27" w:rsidRPr="001F20D6" w:rsidTr="00BA2077">
        <w:trPr>
          <w:jc w:val="center"/>
        </w:trPr>
        <w:tc>
          <w:tcPr>
            <w:tcW w:w="8460" w:type="dxa"/>
            <w:gridSpan w:val="2"/>
            <w:vAlign w:val="bottom"/>
          </w:tcPr>
          <w:p w:rsidR="00267A27" w:rsidRPr="001F20D6" w:rsidRDefault="00267A27" w:rsidP="00AB1592">
            <w:r w:rsidRPr="001F20D6">
              <w:t xml:space="preserve">                                                        premiul III</w:t>
            </w:r>
          </w:p>
        </w:tc>
        <w:tc>
          <w:tcPr>
            <w:tcW w:w="1098" w:type="dxa"/>
            <w:vMerge/>
          </w:tcPr>
          <w:p w:rsidR="00267A27" w:rsidRPr="001F20D6" w:rsidRDefault="00267A27" w:rsidP="00236AA2">
            <w:pPr>
              <w:jc w:val="center"/>
            </w:pPr>
          </w:p>
        </w:tc>
        <w:tc>
          <w:tcPr>
            <w:tcW w:w="1425" w:type="dxa"/>
          </w:tcPr>
          <w:p w:rsidR="00267A27" w:rsidRPr="001F20D6" w:rsidRDefault="00267A27" w:rsidP="0038515E">
            <w:pPr>
              <w:jc w:val="center"/>
            </w:pPr>
            <w:r w:rsidRPr="001F20D6">
              <w:t>3</w:t>
            </w:r>
          </w:p>
        </w:tc>
        <w:tc>
          <w:tcPr>
            <w:tcW w:w="717" w:type="dxa"/>
          </w:tcPr>
          <w:p w:rsidR="00267A27" w:rsidRPr="001F20D6" w:rsidRDefault="00267A27" w:rsidP="00236AA2">
            <w:pPr>
              <w:jc w:val="center"/>
            </w:pPr>
          </w:p>
        </w:tc>
        <w:tc>
          <w:tcPr>
            <w:tcW w:w="1260" w:type="dxa"/>
          </w:tcPr>
          <w:p w:rsidR="00267A27" w:rsidRPr="001F20D6" w:rsidRDefault="00267A27"/>
        </w:tc>
        <w:tc>
          <w:tcPr>
            <w:tcW w:w="1440" w:type="dxa"/>
          </w:tcPr>
          <w:p w:rsidR="00267A27" w:rsidRPr="001F20D6" w:rsidRDefault="00267A27"/>
        </w:tc>
        <w:tc>
          <w:tcPr>
            <w:tcW w:w="1440" w:type="dxa"/>
          </w:tcPr>
          <w:p w:rsidR="00267A27" w:rsidRPr="001F20D6" w:rsidRDefault="00267A27"/>
        </w:tc>
      </w:tr>
      <w:tr w:rsidR="00267A27" w:rsidRPr="001F20D6" w:rsidTr="00BA2077">
        <w:trPr>
          <w:jc w:val="center"/>
        </w:trPr>
        <w:tc>
          <w:tcPr>
            <w:tcW w:w="8460" w:type="dxa"/>
            <w:gridSpan w:val="2"/>
            <w:vAlign w:val="bottom"/>
          </w:tcPr>
          <w:p w:rsidR="00267A27" w:rsidRPr="001F20D6" w:rsidRDefault="00267A27" w:rsidP="00AB1592">
            <w:r w:rsidRPr="001F20D6">
              <w:t xml:space="preserve">                                                       men</w:t>
            </w:r>
            <w:r w:rsidRPr="001F20D6">
              <w:rPr>
                <w:rFonts w:ascii="Tahoma" w:hAnsi="Tahoma" w:cs="Tahoma"/>
              </w:rPr>
              <w:t>ț</w:t>
            </w:r>
            <w:r w:rsidRPr="001F20D6">
              <w:t>iune/ premiu special</w:t>
            </w:r>
          </w:p>
        </w:tc>
        <w:tc>
          <w:tcPr>
            <w:tcW w:w="1098" w:type="dxa"/>
            <w:vMerge/>
          </w:tcPr>
          <w:p w:rsidR="00267A27" w:rsidRPr="001F20D6" w:rsidRDefault="00267A27" w:rsidP="00236AA2">
            <w:pPr>
              <w:jc w:val="center"/>
            </w:pPr>
          </w:p>
        </w:tc>
        <w:tc>
          <w:tcPr>
            <w:tcW w:w="1425" w:type="dxa"/>
          </w:tcPr>
          <w:p w:rsidR="00267A27" w:rsidRPr="001F20D6" w:rsidRDefault="00267A27" w:rsidP="0038515E">
            <w:pPr>
              <w:jc w:val="center"/>
            </w:pPr>
            <w:r w:rsidRPr="001F20D6">
              <w:t>2</w:t>
            </w:r>
          </w:p>
        </w:tc>
        <w:tc>
          <w:tcPr>
            <w:tcW w:w="717" w:type="dxa"/>
          </w:tcPr>
          <w:p w:rsidR="00267A27" w:rsidRPr="001F20D6" w:rsidRDefault="00267A27" w:rsidP="00236AA2">
            <w:pPr>
              <w:jc w:val="center"/>
            </w:pPr>
          </w:p>
        </w:tc>
        <w:tc>
          <w:tcPr>
            <w:tcW w:w="1260" w:type="dxa"/>
          </w:tcPr>
          <w:p w:rsidR="00267A27" w:rsidRPr="001F20D6" w:rsidRDefault="00267A27"/>
        </w:tc>
        <w:tc>
          <w:tcPr>
            <w:tcW w:w="1440" w:type="dxa"/>
          </w:tcPr>
          <w:p w:rsidR="00267A27" w:rsidRPr="001F20D6" w:rsidRDefault="00267A27"/>
        </w:tc>
        <w:tc>
          <w:tcPr>
            <w:tcW w:w="1440" w:type="dxa"/>
          </w:tcPr>
          <w:p w:rsidR="00267A27" w:rsidRPr="001F20D6" w:rsidRDefault="00267A27"/>
        </w:tc>
      </w:tr>
      <w:tr w:rsidR="00267A27" w:rsidRPr="001F20D6" w:rsidTr="00BA2077">
        <w:trPr>
          <w:jc w:val="center"/>
        </w:trPr>
        <w:tc>
          <w:tcPr>
            <w:tcW w:w="8460" w:type="dxa"/>
            <w:gridSpan w:val="2"/>
            <w:vAlign w:val="bottom"/>
          </w:tcPr>
          <w:p w:rsidR="00267A27" w:rsidRPr="001F20D6" w:rsidRDefault="00267A27" w:rsidP="00AE3BA9">
            <w:pPr>
              <w:ind w:firstLineChars="200" w:firstLine="114"/>
            </w:pPr>
            <w:r w:rsidRPr="001F20D6">
              <w:t>nivel judeţean                premiul I</w:t>
            </w:r>
          </w:p>
        </w:tc>
        <w:tc>
          <w:tcPr>
            <w:tcW w:w="1098" w:type="dxa"/>
            <w:vMerge/>
          </w:tcPr>
          <w:p w:rsidR="00267A27" w:rsidRPr="001F20D6" w:rsidRDefault="00267A27" w:rsidP="00236AA2">
            <w:pPr>
              <w:jc w:val="center"/>
            </w:pPr>
          </w:p>
        </w:tc>
        <w:tc>
          <w:tcPr>
            <w:tcW w:w="1425" w:type="dxa"/>
          </w:tcPr>
          <w:p w:rsidR="00267A27" w:rsidRPr="001F20D6" w:rsidRDefault="00267A27" w:rsidP="0038515E">
            <w:pPr>
              <w:jc w:val="center"/>
            </w:pPr>
            <w:r w:rsidRPr="001F20D6">
              <w:t>4</w:t>
            </w:r>
          </w:p>
        </w:tc>
        <w:tc>
          <w:tcPr>
            <w:tcW w:w="717" w:type="dxa"/>
          </w:tcPr>
          <w:p w:rsidR="00267A27" w:rsidRPr="001F20D6" w:rsidRDefault="00267A27" w:rsidP="00236AA2">
            <w:pPr>
              <w:jc w:val="center"/>
            </w:pPr>
          </w:p>
        </w:tc>
        <w:tc>
          <w:tcPr>
            <w:tcW w:w="1260" w:type="dxa"/>
          </w:tcPr>
          <w:p w:rsidR="00267A27" w:rsidRPr="001F20D6" w:rsidRDefault="00267A27"/>
        </w:tc>
        <w:tc>
          <w:tcPr>
            <w:tcW w:w="1440" w:type="dxa"/>
          </w:tcPr>
          <w:p w:rsidR="00267A27" w:rsidRPr="001F20D6" w:rsidRDefault="00267A27"/>
        </w:tc>
        <w:tc>
          <w:tcPr>
            <w:tcW w:w="1440" w:type="dxa"/>
          </w:tcPr>
          <w:p w:rsidR="00267A27" w:rsidRPr="001F20D6" w:rsidRDefault="00267A27"/>
        </w:tc>
      </w:tr>
      <w:tr w:rsidR="00267A27" w:rsidRPr="001F20D6" w:rsidTr="00BA2077">
        <w:trPr>
          <w:jc w:val="center"/>
        </w:trPr>
        <w:tc>
          <w:tcPr>
            <w:tcW w:w="8460" w:type="dxa"/>
            <w:gridSpan w:val="2"/>
            <w:vAlign w:val="bottom"/>
          </w:tcPr>
          <w:p w:rsidR="00267A27" w:rsidRPr="001F20D6" w:rsidRDefault="00267A27" w:rsidP="00AE3BA9">
            <w:pPr>
              <w:ind w:firstLineChars="900" w:firstLine="514"/>
            </w:pPr>
            <w:r w:rsidRPr="001F20D6">
              <w:t xml:space="preserve">                                premiul II</w:t>
            </w:r>
          </w:p>
        </w:tc>
        <w:tc>
          <w:tcPr>
            <w:tcW w:w="1098" w:type="dxa"/>
            <w:vMerge/>
          </w:tcPr>
          <w:p w:rsidR="00267A27" w:rsidRPr="001F20D6" w:rsidRDefault="00267A27" w:rsidP="00236AA2">
            <w:pPr>
              <w:jc w:val="center"/>
            </w:pPr>
          </w:p>
        </w:tc>
        <w:tc>
          <w:tcPr>
            <w:tcW w:w="1425" w:type="dxa"/>
          </w:tcPr>
          <w:p w:rsidR="00267A27" w:rsidRPr="001F20D6" w:rsidRDefault="00267A27" w:rsidP="00072BD3">
            <w:pPr>
              <w:jc w:val="center"/>
            </w:pPr>
            <w:r w:rsidRPr="001F20D6">
              <w:t>3</w:t>
            </w:r>
          </w:p>
        </w:tc>
        <w:tc>
          <w:tcPr>
            <w:tcW w:w="717" w:type="dxa"/>
          </w:tcPr>
          <w:p w:rsidR="00267A27" w:rsidRPr="001F20D6" w:rsidRDefault="00267A27" w:rsidP="00236AA2">
            <w:pPr>
              <w:jc w:val="center"/>
            </w:pPr>
          </w:p>
        </w:tc>
        <w:tc>
          <w:tcPr>
            <w:tcW w:w="1260" w:type="dxa"/>
          </w:tcPr>
          <w:p w:rsidR="00267A27" w:rsidRPr="001F20D6" w:rsidRDefault="00267A27"/>
        </w:tc>
        <w:tc>
          <w:tcPr>
            <w:tcW w:w="1440" w:type="dxa"/>
          </w:tcPr>
          <w:p w:rsidR="00267A27" w:rsidRPr="001F20D6" w:rsidRDefault="00267A27"/>
        </w:tc>
        <w:tc>
          <w:tcPr>
            <w:tcW w:w="1440" w:type="dxa"/>
          </w:tcPr>
          <w:p w:rsidR="00267A27" w:rsidRPr="001F20D6" w:rsidRDefault="00267A27"/>
        </w:tc>
      </w:tr>
      <w:tr w:rsidR="00267A27" w:rsidRPr="001F20D6" w:rsidTr="00BA2077">
        <w:trPr>
          <w:jc w:val="center"/>
        </w:trPr>
        <w:tc>
          <w:tcPr>
            <w:tcW w:w="8460" w:type="dxa"/>
            <w:gridSpan w:val="2"/>
            <w:vAlign w:val="bottom"/>
          </w:tcPr>
          <w:p w:rsidR="00267A27" w:rsidRPr="001F20D6" w:rsidRDefault="00267A27" w:rsidP="00AE3BA9">
            <w:pPr>
              <w:ind w:firstLineChars="900" w:firstLine="514"/>
            </w:pPr>
            <w:r w:rsidRPr="001F20D6">
              <w:t xml:space="preserve">                                premiul III</w:t>
            </w:r>
          </w:p>
        </w:tc>
        <w:tc>
          <w:tcPr>
            <w:tcW w:w="1098" w:type="dxa"/>
            <w:vMerge/>
          </w:tcPr>
          <w:p w:rsidR="00267A27" w:rsidRPr="001F20D6" w:rsidRDefault="00267A27" w:rsidP="00236AA2">
            <w:pPr>
              <w:jc w:val="center"/>
            </w:pPr>
          </w:p>
        </w:tc>
        <w:tc>
          <w:tcPr>
            <w:tcW w:w="1425" w:type="dxa"/>
          </w:tcPr>
          <w:p w:rsidR="00267A27" w:rsidRPr="001F20D6" w:rsidRDefault="00267A27" w:rsidP="00072BD3">
            <w:pPr>
              <w:jc w:val="center"/>
            </w:pPr>
            <w:r w:rsidRPr="001F20D6">
              <w:t>2</w:t>
            </w:r>
          </w:p>
        </w:tc>
        <w:tc>
          <w:tcPr>
            <w:tcW w:w="717" w:type="dxa"/>
          </w:tcPr>
          <w:p w:rsidR="00267A27" w:rsidRPr="001F20D6" w:rsidRDefault="00267A27" w:rsidP="00236AA2">
            <w:pPr>
              <w:jc w:val="center"/>
            </w:pPr>
          </w:p>
        </w:tc>
        <w:tc>
          <w:tcPr>
            <w:tcW w:w="1260" w:type="dxa"/>
          </w:tcPr>
          <w:p w:rsidR="00267A27" w:rsidRPr="001F20D6" w:rsidRDefault="00267A27"/>
        </w:tc>
        <w:tc>
          <w:tcPr>
            <w:tcW w:w="1440" w:type="dxa"/>
          </w:tcPr>
          <w:p w:rsidR="00267A27" w:rsidRPr="001F20D6" w:rsidRDefault="00267A27"/>
        </w:tc>
        <w:tc>
          <w:tcPr>
            <w:tcW w:w="1440" w:type="dxa"/>
          </w:tcPr>
          <w:p w:rsidR="00267A27" w:rsidRPr="001F20D6" w:rsidRDefault="00267A27"/>
        </w:tc>
      </w:tr>
      <w:tr w:rsidR="00267A27" w:rsidRPr="001F20D6" w:rsidTr="00BA2077">
        <w:trPr>
          <w:jc w:val="center"/>
        </w:trPr>
        <w:tc>
          <w:tcPr>
            <w:tcW w:w="8460" w:type="dxa"/>
            <w:gridSpan w:val="2"/>
            <w:vAlign w:val="bottom"/>
          </w:tcPr>
          <w:p w:rsidR="00267A27" w:rsidRPr="001F20D6" w:rsidRDefault="00267A27" w:rsidP="00AE3BA9">
            <w:pPr>
              <w:ind w:firstLineChars="900" w:firstLine="514"/>
            </w:pPr>
            <w:r w:rsidRPr="001F20D6">
              <w:t xml:space="preserve">                  men</w:t>
            </w:r>
            <w:r w:rsidRPr="001F20D6">
              <w:rPr>
                <w:rFonts w:ascii="Tahoma" w:hAnsi="Tahoma" w:cs="Tahoma"/>
              </w:rPr>
              <w:t>ț</w:t>
            </w:r>
            <w:r w:rsidRPr="001F20D6">
              <w:t>iune/ premiu special</w:t>
            </w:r>
          </w:p>
        </w:tc>
        <w:tc>
          <w:tcPr>
            <w:tcW w:w="1098" w:type="dxa"/>
            <w:vMerge/>
          </w:tcPr>
          <w:p w:rsidR="00267A27" w:rsidRPr="001F20D6" w:rsidRDefault="00267A27" w:rsidP="00236AA2">
            <w:pPr>
              <w:jc w:val="center"/>
            </w:pPr>
          </w:p>
        </w:tc>
        <w:tc>
          <w:tcPr>
            <w:tcW w:w="1425" w:type="dxa"/>
          </w:tcPr>
          <w:p w:rsidR="00267A27" w:rsidRPr="001F20D6" w:rsidRDefault="00267A27" w:rsidP="00072BD3">
            <w:pPr>
              <w:jc w:val="center"/>
            </w:pPr>
            <w:r w:rsidRPr="001F20D6">
              <w:t>1</w:t>
            </w:r>
          </w:p>
        </w:tc>
        <w:tc>
          <w:tcPr>
            <w:tcW w:w="717" w:type="dxa"/>
          </w:tcPr>
          <w:p w:rsidR="00267A27" w:rsidRPr="001F20D6" w:rsidRDefault="00267A27" w:rsidP="00236AA2">
            <w:pPr>
              <w:jc w:val="center"/>
            </w:pPr>
          </w:p>
        </w:tc>
        <w:tc>
          <w:tcPr>
            <w:tcW w:w="1260" w:type="dxa"/>
          </w:tcPr>
          <w:p w:rsidR="00267A27" w:rsidRPr="001F20D6" w:rsidRDefault="00267A27"/>
        </w:tc>
        <w:tc>
          <w:tcPr>
            <w:tcW w:w="1440" w:type="dxa"/>
          </w:tcPr>
          <w:p w:rsidR="00267A27" w:rsidRPr="001F20D6" w:rsidRDefault="00267A27"/>
        </w:tc>
        <w:tc>
          <w:tcPr>
            <w:tcW w:w="1440" w:type="dxa"/>
          </w:tcPr>
          <w:p w:rsidR="00267A27" w:rsidRPr="001F20D6" w:rsidRDefault="00267A27"/>
        </w:tc>
      </w:tr>
      <w:tr w:rsidR="00267A27" w:rsidRPr="001F20D6" w:rsidTr="00BA2077">
        <w:trPr>
          <w:jc w:val="center"/>
        </w:trPr>
        <w:tc>
          <w:tcPr>
            <w:tcW w:w="8460" w:type="dxa"/>
            <w:gridSpan w:val="2"/>
            <w:vAlign w:val="bottom"/>
          </w:tcPr>
          <w:p w:rsidR="00267A27" w:rsidRPr="001F20D6" w:rsidRDefault="00267A27" w:rsidP="001C03F5">
            <w:pPr>
              <w:rPr>
                <w:bCs/>
              </w:rPr>
            </w:pPr>
            <w:r w:rsidRPr="001F20D6">
              <w:rPr>
                <w:bCs/>
              </w:rPr>
              <w:t>d)</w:t>
            </w:r>
            <w:r w:rsidRPr="001F20D6">
              <w:t xml:space="preserve"> </w:t>
            </w:r>
            <w:r w:rsidRPr="001F20D6">
              <w:rPr>
                <w:bCs/>
              </w:rPr>
              <w:t>performan</w:t>
            </w:r>
            <w:r w:rsidRPr="001F20D6">
              <w:rPr>
                <w:rFonts w:ascii="Tahoma" w:hAnsi="Tahoma" w:cs="Tahoma"/>
                <w:bCs/>
              </w:rPr>
              <w:t>ț</w:t>
            </w:r>
            <w:r w:rsidRPr="001F20D6">
              <w:rPr>
                <w:bCs/>
              </w:rPr>
              <w:t>e dovedite  în pregătirea elevilor distin</w:t>
            </w:r>
            <w:r w:rsidRPr="001F20D6">
              <w:rPr>
                <w:rFonts w:ascii="Tahoma" w:hAnsi="Tahoma" w:cs="Tahoma"/>
                <w:bCs/>
              </w:rPr>
              <w:t>ș</w:t>
            </w:r>
            <w:r w:rsidRPr="001F20D6">
              <w:rPr>
                <w:bCs/>
              </w:rPr>
              <w:t xml:space="preserve">i la  concursuri cultural-artistice  </w:t>
            </w:r>
            <w:r w:rsidRPr="001F20D6">
              <w:rPr>
                <w:rFonts w:ascii="Tahoma" w:hAnsi="Tahoma" w:cs="Tahoma"/>
                <w:bCs/>
              </w:rPr>
              <w:t>ș</w:t>
            </w:r>
            <w:r w:rsidRPr="001F20D6">
              <w:rPr>
                <w:bCs/>
              </w:rPr>
              <w:t>i sportive incluse în Calendarul activită</w:t>
            </w:r>
            <w:r w:rsidRPr="001F20D6">
              <w:rPr>
                <w:rFonts w:ascii="Tahoma" w:hAnsi="Tahoma" w:cs="Tahoma"/>
                <w:bCs/>
              </w:rPr>
              <w:t>ț</w:t>
            </w:r>
            <w:r w:rsidRPr="001F20D6">
              <w:rPr>
                <w:bCs/>
              </w:rPr>
              <w:t>ilor educative na</w:t>
            </w:r>
            <w:r w:rsidRPr="001F20D6">
              <w:rPr>
                <w:rFonts w:ascii="Tahoma" w:hAnsi="Tahoma" w:cs="Tahoma"/>
                <w:bCs/>
              </w:rPr>
              <w:t>ț</w:t>
            </w:r>
            <w:r w:rsidRPr="001F20D6">
              <w:rPr>
                <w:bCs/>
              </w:rPr>
              <w:t>ionale/regionale  elaborat  de Ministerul Educa</w:t>
            </w:r>
            <w:r w:rsidRPr="001F20D6">
              <w:rPr>
                <w:rFonts w:ascii="Tahoma" w:hAnsi="Tahoma" w:cs="Tahoma"/>
                <w:bCs/>
              </w:rPr>
              <w:t>ț</w:t>
            </w:r>
            <w:r w:rsidRPr="001F20D6">
              <w:rPr>
                <w:bCs/>
              </w:rPr>
              <w:t>iei  Na</w:t>
            </w:r>
            <w:r w:rsidRPr="001F20D6">
              <w:rPr>
                <w:rFonts w:ascii="Tahoma" w:hAnsi="Tahoma" w:cs="Tahoma"/>
                <w:bCs/>
              </w:rPr>
              <w:t>ț</w:t>
            </w:r>
            <w:r w:rsidRPr="001F20D6">
              <w:rPr>
                <w:bCs/>
              </w:rPr>
              <w:t>ionale, materializate prin ob</w:t>
            </w:r>
            <w:r w:rsidRPr="001F20D6">
              <w:rPr>
                <w:rFonts w:ascii="Tahoma" w:hAnsi="Tahoma" w:cs="Tahoma"/>
                <w:bCs/>
              </w:rPr>
              <w:t>ț</w:t>
            </w:r>
            <w:r w:rsidRPr="001F20D6">
              <w:rPr>
                <w:bCs/>
              </w:rPr>
              <w:t xml:space="preserve">inerea premiilor I, II, III </w:t>
            </w:r>
            <w:r w:rsidRPr="001F20D6">
              <w:rPr>
                <w:rFonts w:ascii="Tahoma" w:hAnsi="Tahoma" w:cs="Tahoma"/>
                <w:bCs/>
              </w:rPr>
              <w:t>ș</w:t>
            </w:r>
            <w:r w:rsidRPr="001F20D6">
              <w:rPr>
                <w:bCs/>
              </w:rPr>
              <w:t>i a premiilor speciale;  Se va</w:t>
            </w:r>
            <w:r w:rsidRPr="001F20D6">
              <w:t xml:space="preserve"> preciza numele cadrului didactic . (max.10p.,cumulat)</w:t>
            </w:r>
          </w:p>
        </w:tc>
        <w:tc>
          <w:tcPr>
            <w:tcW w:w="1098" w:type="dxa"/>
            <w:vMerge w:val="restart"/>
          </w:tcPr>
          <w:p w:rsidR="00267A27" w:rsidRPr="001F20D6" w:rsidRDefault="00267A27" w:rsidP="00236AA2">
            <w:pPr>
              <w:jc w:val="center"/>
              <w:rPr>
                <w:b/>
              </w:rPr>
            </w:pPr>
          </w:p>
          <w:p w:rsidR="00267A27" w:rsidRPr="001F20D6" w:rsidRDefault="00267A27" w:rsidP="00236AA2">
            <w:pPr>
              <w:jc w:val="center"/>
              <w:rPr>
                <w:b/>
              </w:rPr>
            </w:pPr>
          </w:p>
          <w:p w:rsidR="00267A27" w:rsidRPr="001F20D6" w:rsidRDefault="00267A27" w:rsidP="00236AA2">
            <w:pPr>
              <w:jc w:val="center"/>
              <w:rPr>
                <w:b/>
              </w:rPr>
            </w:pPr>
            <w:r w:rsidRPr="001F20D6">
              <w:rPr>
                <w:b/>
              </w:rPr>
              <w:t>10</w:t>
            </w:r>
          </w:p>
        </w:tc>
        <w:tc>
          <w:tcPr>
            <w:tcW w:w="1425" w:type="dxa"/>
          </w:tcPr>
          <w:p w:rsidR="00267A27" w:rsidRPr="001F20D6" w:rsidRDefault="00267A27" w:rsidP="00236AA2">
            <w:pPr>
              <w:jc w:val="center"/>
            </w:pPr>
          </w:p>
        </w:tc>
        <w:tc>
          <w:tcPr>
            <w:tcW w:w="717" w:type="dxa"/>
          </w:tcPr>
          <w:p w:rsidR="00267A27" w:rsidRPr="001F20D6" w:rsidRDefault="00267A27" w:rsidP="00236AA2">
            <w:pPr>
              <w:jc w:val="center"/>
            </w:pPr>
          </w:p>
        </w:tc>
        <w:tc>
          <w:tcPr>
            <w:tcW w:w="1260" w:type="dxa"/>
          </w:tcPr>
          <w:p w:rsidR="00267A27" w:rsidRPr="001F20D6" w:rsidRDefault="00267A27"/>
        </w:tc>
        <w:tc>
          <w:tcPr>
            <w:tcW w:w="1440" w:type="dxa"/>
          </w:tcPr>
          <w:p w:rsidR="00267A27" w:rsidRPr="001F20D6" w:rsidRDefault="00267A27"/>
        </w:tc>
        <w:tc>
          <w:tcPr>
            <w:tcW w:w="1440" w:type="dxa"/>
          </w:tcPr>
          <w:p w:rsidR="00267A27" w:rsidRPr="001F20D6" w:rsidRDefault="00267A27"/>
        </w:tc>
      </w:tr>
      <w:tr w:rsidR="00267A27" w:rsidRPr="001F20D6" w:rsidTr="00BA2077">
        <w:trPr>
          <w:jc w:val="center"/>
        </w:trPr>
        <w:tc>
          <w:tcPr>
            <w:tcW w:w="8460" w:type="dxa"/>
            <w:gridSpan w:val="2"/>
            <w:vAlign w:val="bottom"/>
          </w:tcPr>
          <w:p w:rsidR="00267A27" w:rsidRPr="001F20D6" w:rsidRDefault="00267A27" w:rsidP="00AE3BA9">
            <w:pPr>
              <w:ind w:firstLineChars="200" w:firstLine="114"/>
            </w:pPr>
            <w:r w:rsidRPr="001F20D6">
              <w:t>nivel naţional                                            premiul  I</w:t>
            </w:r>
          </w:p>
        </w:tc>
        <w:tc>
          <w:tcPr>
            <w:tcW w:w="1098" w:type="dxa"/>
            <w:vMerge/>
          </w:tcPr>
          <w:p w:rsidR="00267A27" w:rsidRPr="001F20D6" w:rsidRDefault="00267A27" w:rsidP="00236AA2">
            <w:pPr>
              <w:jc w:val="center"/>
            </w:pPr>
          </w:p>
        </w:tc>
        <w:tc>
          <w:tcPr>
            <w:tcW w:w="1425" w:type="dxa"/>
          </w:tcPr>
          <w:p w:rsidR="00267A27" w:rsidRPr="001F20D6" w:rsidRDefault="00267A27" w:rsidP="00BB65F0">
            <w:pPr>
              <w:jc w:val="center"/>
            </w:pPr>
            <w:r w:rsidRPr="001F20D6">
              <w:t>5</w:t>
            </w:r>
          </w:p>
        </w:tc>
        <w:tc>
          <w:tcPr>
            <w:tcW w:w="717" w:type="dxa"/>
          </w:tcPr>
          <w:p w:rsidR="00267A27" w:rsidRPr="001F20D6" w:rsidRDefault="00267A27" w:rsidP="00236AA2">
            <w:pPr>
              <w:jc w:val="center"/>
            </w:pPr>
          </w:p>
        </w:tc>
        <w:tc>
          <w:tcPr>
            <w:tcW w:w="1260" w:type="dxa"/>
          </w:tcPr>
          <w:p w:rsidR="00267A27" w:rsidRPr="001F20D6" w:rsidRDefault="00267A27"/>
        </w:tc>
        <w:tc>
          <w:tcPr>
            <w:tcW w:w="1440" w:type="dxa"/>
          </w:tcPr>
          <w:p w:rsidR="00267A27" w:rsidRPr="001F20D6" w:rsidRDefault="00267A27"/>
        </w:tc>
        <w:tc>
          <w:tcPr>
            <w:tcW w:w="1440" w:type="dxa"/>
          </w:tcPr>
          <w:p w:rsidR="00267A27" w:rsidRPr="001F20D6" w:rsidRDefault="00267A27"/>
        </w:tc>
      </w:tr>
      <w:tr w:rsidR="00267A27" w:rsidRPr="001F20D6" w:rsidTr="00BA2077">
        <w:trPr>
          <w:jc w:val="center"/>
        </w:trPr>
        <w:tc>
          <w:tcPr>
            <w:tcW w:w="8460" w:type="dxa"/>
            <w:gridSpan w:val="2"/>
            <w:vAlign w:val="bottom"/>
          </w:tcPr>
          <w:p w:rsidR="00267A27" w:rsidRPr="001F20D6" w:rsidRDefault="00267A27" w:rsidP="00AE3BA9">
            <w:pPr>
              <w:ind w:firstLineChars="900" w:firstLine="514"/>
            </w:pPr>
            <w:r w:rsidRPr="001F20D6">
              <w:t xml:space="preserve">                                                           premiul  II</w:t>
            </w:r>
          </w:p>
        </w:tc>
        <w:tc>
          <w:tcPr>
            <w:tcW w:w="1098" w:type="dxa"/>
            <w:vMerge/>
          </w:tcPr>
          <w:p w:rsidR="00267A27" w:rsidRPr="001F20D6" w:rsidRDefault="00267A27" w:rsidP="00236AA2">
            <w:pPr>
              <w:jc w:val="center"/>
            </w:pPr>
          </w:p>
        </w:tc>
        <w:tc>
          <w:tcPr>
            <w:tcW w:w="1425" w:type="dxa"/>
          </w:tcPr>
          <w:p w:rsidR="00267A27" w:rsidRPr="001F20D6" w:rsidRDefault="00267A27" w:rsidP="00BB65F0">
            <w:pPr>
              <w:jc w:val="center"/>
            </w:pPr>
            <w:r w:rsidRPr="001F20D6">
              <w:t>4</w:t>
            </w:r>
          </w:p>
        </w:tc>
        <w:tc>
          <w:tcPr>
            <w:tcW w:w="717" w:type="dxa"/>
          </w:tcPr>
          <w:p w:rsidR="00267A27" w:rsidRPr="001F20D6" w:rsidRDefault="00267A27" w:rsidP="00236AA2">
            <w:pPr>
              <w:jc w:val="center"/>
            </w:pPr>
          </w:p>
        </w:tc>
        <w:tc>
          <w:tcPr>
            <w:tcW w:w="1260" w:type="dxa"/>
          </w:tcPr>
          <w:p w:rsidR="00267A27" w:rsidRPr="001F20D6" w:rsidRDefault="00267A27"/>
        </w:tc>
        <w:tc>
          <w:tcPr>
            <w:tcW w:w="1440" w:type="dxa"/>
          </w:tcPr>
          <w:p w:rsidR="00267A27" w:rsidRPr="001F20D6" w:rsidRDefault="00267A27"/>
        </w:tc>
        <w:tc>
          <w:tcPr>
            <w:tcW w:w="1440" w:type="dxa"/>
          </w:tcPr>
          <w:p w:rsidR="00267A27" w:rsidRPr="001F20D6" w:rsidRDefault="00267A27"/>
        </w:tc>
      </w:tr>
      <w:tr w:rsidR="00267A27" w:rsidRPr="001F20D6" w:rsidTr="00BA2077">
        <w:trPr>
          <w:jc w:val="center"/>
        </w:trPr>
        <w:tc>
          <w:tcPr>
            <w:tcW w:w="8460" w:type="dxa"/>
            <w:gridSpan w:val="2"/>
            <w:vAlign w:val="bottom"/>
          </w:tcPr>
          <w:p w:rsidR="00267A27" w:rsidRPr="001F20D6" w:rsidRDefault="00267A27" w:rsidP="00AE3BA9">
            <w:pPr>
              <w:ind w:firstLineChars="900" w:firstLine="514"/>
            </w:pPr>
            <w:r w:rsidRPr="001F20D6">
              <w:t xml:space="preserve">                                                           premiul  III</w:t>
            </w:r>
          </w:p>
        </w:tc>
        <w:tc>
          <w:tcPr>
            <w:tcW w:w="1098" w:type="dxa"/>
            <w:vMerge/>
          </w:tcPr>
          <w:p w:rsidR="00267A27" w:rsidRPr="001F20D6" w:rsidRDefault="00267A27" w:rsidP="00236AA2">
            <w:pPr>
              <w:jc w:val="center"/>
            </w:pPr>
          </w:p>
        </w:tc>
        <w:tc>
          <w:tcPr>
            <w:tcW w:w="1425" w:type="dxa"/>
          </w:tcPr>
          <w:p w:rsidR="00267A27" w:rsidRPr="001F20D6" w:rsidRDefault="00267A27" w:rsidP="00BB65F0">
            <w:pPr>
              <w:jc w:val="center"/>
            </w:pPr>
            <w:r w:rsidRPr="001F20D6">
              <w:t>3</w:t>
            </w:r>
          </w:p>
        </w:tc>
        <w:tc>
          <w:tcPr>
            <w:tcW w:w="717" w:type="dxa"/>
          </w:tcPr>
          <w:p w:rsidR="00267A27" w:rsidRPr="001F20D6" w:rsidRDefault="00267A27" w:rsidP="00236AA2">
            <w:pPr>
              <w:jc w:val="center"/>
            </w:pPr>
          </w:p>
        </w:tc>
        <w:tc>
          <w:tcPr>
            <w:tcW w:w="1260" w:type="dxa"/>
          </w:tcPr>
          <w:p w:rsidR="00267A27" w:rsidRPr="001F20D6" w:rsidRDefault="00267A27"/>
        </w:tc>
        <w:tc>
          <w:tcPr>
            <w:tcW w:w="1440" w:type="dxa"/>
          </w:tcPr>
          <w:p w:rsidR="00267A27" w:rsidRPr="001F20D6" w:rsidRDefault="00267A27"/>
        </w:tc>
        <w:tc>
          <w:tcPr>
            <w:tcW w:w="1440" w:type="dxa"/>
          </w:tcPr>
          <w:p w:rsidR="00267A27" w:rsidRPr="001F20D6" w:rsidRDefault="00267A27"/>
        </w:tc>
      </w:tr>
      <w:tr w:rsidR="00267A27" w:rsidRPr="001F20D6" w:rsidTr="00BA2077">
        <w:trPr>
          <w:jc w:val="center"/>
        </w:trPr>
        <w:tc>
          <w:tcPr>
            <w:tcW w:w="8460" w:type="dxa"/>
            <w:gridSpan w:val="2"/>
            <w:vAlign w:val="bottom"/>
          </w:tcPr>
          <w:p w:rsidR="00267A27" w:rsidRPr="001F20D6" w:rsidRDefault="00267A27" w:rsidP="00AE3BA9">
            <w:pPr>
              <w:ind w:firstLineChars="900" w:firstLine="514"/>
            </w:pPr>
            <w:r w:rsidRPr="001F20D6">
              <w:t xml:space="preserve">                                                           men</w:t>
            </w:r>
            <w:r w:rsidRPr="001F20D6">
              <w:rPr>
                <w:rFonts w:ascii="Tahoma" w:hAnsi="Tahoma" w:cs="Tahoma"/>
              </w:rPr>
              <w:t>ț</w:t>
            </w:r>
            <w:r w:rsidRPr="001F20D6">
              <w:t>iune/ premiu special</w:t>
            </w:r>
          </w:p>
        </w:tc>
        <w:tc>
          <w:tcPr>
            <w:tcW w:w="1098" w:type="dxa"/>
            <w:vMerge/>
          </w:tcPr>
          <w:p w:rsidR="00267A27" w:rsidRPr="001F20D6" w:rsidRDefault="00267A27" w:rsidP="00236AA2">
            <w:pPr>
              <w:jc w:val="center"/>
            </w:pPr>
          </w:p>
        </w:tc>
        <w:tc>
          <w:tcPr>
            <w:tcW w:w="1425" w:type="dxa"/>
          </w:tcPr>
          <w:p w:rsidR="00267A27" w:rsidRPr="001F20D6" w:rsidRDefault="00267A27" w:rsidP="00BB65F0">
            <w:pPr>
              <w:jc w:val="center"/>
            </w:pPr>
            <w:r w:rsidRPr="001F20D6">
              <w:t>2</w:t>
            </w:r>
          </w:p>
        </w:tc>
        <w:tc>
          <w:tcPr>
            <w:tcW w:w="717" w:type="dxa"/>
          </w:tcPr>
          <w:p w:rsidR="00267A27" w:rsidRPr="001F20D6" w:rsidRDefault="00267A27" w:rsidP="00236AA2">
            <w:pPr>
              <w:jc w:val="center"/>
            </w:pPr>
          </w:p>
        </w:tc>
        <w:tc>
          <w:tcPr>
            <w:tcW w:w="1260" w:type="dxa"/>
          </w:tcPr>
          <w:p w:rsidR="00267A27" w:rsidRPr="001F20D6" w:rsidRDefault="00267A27"/>
        </w:tc>
        <w:tc>
          <w:tcPr>
            <w:tcW w:w="1440" w:type="dxa"/>
          </w:tcPr>
          <w:p w:rsidR="00267A27" w:rsidRPr="001F20D6" w:rsidRDefault="00267A27"/>
        </w:tc>
        <w:tc>
          <w:tcPr>
            <w:tcW w:w="1440" w:type="dxa"/>
          </w:tcPr>
          <w:p w:rsidR="00267A27" w:rsidRPr="001F20D6" w:rsidRDefault="00267A27"/>
        </w:tc>
      </w:tr>
      <w:tr w:rsidR="00267A27" w:rsidRPr="001F20D6" w:rsidTr="00BA2077">
        <w:trPr>
          <w:jc w:val="center"/>
        </w:trPr>
        <w:tc>
          <w:tcPr>
            <w:tcW w:w="8460" w:type="dxa"/>
            <w:gridSpan w:val="2"/>
            <w:vAlign w:val="bottom"/>
          </w:tcPr>
          <w:p w:rsidR="00267A27" w:rsidRPr="001F20D6" w:rsidRDefault="00267A27" w:rsidP="00AE3BA9">
            <w:pPr>
              <w:ind w:firstLineChars="200" w:firstLine="114"/>
            </w:pPr>
            <w:r w:rsidRPr="001F20D6">
              <w:t>nivel regional                             premiul  I</w:t>
            </w:r>
          </w:p>
        </w:tc>
        <w:tc>
          <w:tcPr>
            <w:tcW w:w="1098" w:type="dxa"/>
            <w:vMerge/>
          </w:tcPr>
          <w:p w:rsidR="00267A27" w:rsidRPr="001F20D6" w:rsidRDefault="00267A27" w:rsidP="00236AA2">
            <w:pPr>
              <w:jc w:val="center"/>
            </w:pPr>
          </w:p>
        </w:tc>
        <w:tc>
          <w:tcPr>
            <w:tcW w:w="1425" w:type="dxa"/>
          </w:tcPr>
          <w:p w:rsidR="00267A27" w:rsidRPr="001F20D6" w:rsidRDefault="00267A27" w:rsidP="00BB65F0">
            <w:pPr>
              <w:jc w:val="center"/>
            </w:pPr>
            <w:r w:rsidRPr="001F20D6">
              <w:t>4</w:t>
            </w:r>
          </w:p>
        </w:tc>
        <w:tc>
          <w:tcPr>
            <w:tcW w:w="717" w:type="dxa"/>
          </w:tcPr>
          <w:p w:rsidR="00267A27" w:rsidRPr="001F20D6" w:rsidRDefault="00267A27" w:rsidP="00236AA2">
            <w:pPr>
              <w:jc w:val="center"/>
            </w:pPr>
          </w:p>
        </w:tc>
        <w:tc>
          <w:tcPr>
            <w:tcW w:w="1260" w:type="dxa"/>
          </w:tcPr>
          <w:p w:rsidR="00267A27" w:rsidRPr="001F20D6" w:rsidRDefault="00267A27"/>
        </w:tc>
        <w:tc>
          <w:tcPr>
            <w:tcW w:w="1440" w:type="dxa"/>
          </w:tcPr>
          <w:p w:rsidR="00267A27" w:rsidRPr="001F20D6" w:rsidRDefault="00267A27"/>
        </w:tc>
        <w:tc>
          <w:tcPr>
            <w:tcW w:w="1440" w:type="dxa"/>
          </w:tcPr>
          <w:p w:rsidR="00267A27" w:rsidRPr="001F20D6" w:rsidRDefault="00267A27"/>
        </w:tc>
      </w:tr>
      <w:tr w:rsidR="00267A27" w:rsidRPr="001F20D6" w:rsidTr="00BA2077">
        <w:trPr>
          <w:jc w:val="center"/>
        </w:trPr>
        <w:tc>
          <w:tcPr>
            <w:tcW w:w="8460" w:type="dxa"/>
            <w:gridSpan w:val="2"/>
            <w:vAlign w:val="bottom"/>
          </w:tcPr>
          <w:p w:rsidR="00267A27" w:rsidRPr="001F20D6" w:rsidRDefault="00267A27" w:rsidP="005C6A09">
            <w:r w:rsidRPr="001F20D6">
              <w:t xml:space="preserve">                                                     premiul  II</w:t>
            </w:r>
          </w:p>
        </w:tc>
        <w:tc>
          <w:tcPr>
            <w:tcW w:w="1098" w:type="dxa"/>
            <w:vMerge/>
          </w:tcPr>
          <w:p w:rsidR="00267A27" w:rsidRPr="001F20D6" w:rsidRDefault="00267A27" w:rsidP="00236AA2">
            <w:pPr>
              <w:jc w:val="center"/>
            </w:pPr>
          </w:p>
        </w:tc>
        <w:tc>
          <w:tcPr>
            <w:tcW w:w="1425" w:type="dxa"/>
          </w:tcPr>
          <w:p w:rsidR="00267A27" w:rsidRPr="001F20D6" w:rsidRDefault="00267A27" w:rsidP="00BB65F0">
            <w:pPr>
              <w:jc w:val="center"/>
            </w:pPr>
            <w:r w:rsidRPr="001F20D6">
              <w:t>3</w:t>
            </w:r>
          </w:p>
        </w:tc>
        <w:tc>
          <w:tcPr>
            <w:tcW w:w="717" w:type="dxa"/>
          </w:tcPr>
          <w:p w:rsidR="00267A27" w:rsidRPr="001F20D6" w:rsidRDefault="00267A27" w:rsidP="00236AA2">
            <w:pPr>
              <w:jc w:val="center"/>
            </w:pPr>
          </w:p>
        </w:tc>
        <w:tc>
          <w:tcPr>
            <w:tcW w:w="1260" w:type="dxa"/>
          </w:tcPr>
          <w:p w:rsidR="00267A27" w:rsidRPr="001F20D6" w:rsidRDefault="00267A27"/>
        </w:tc>
        <w:tc>
          <w:tcPr>
            <w:tcW w:w="1440" w:type="dxa"/>
          </w:tcPr>
          <w:p w:rsidR="00267A27" w:rsidRPr="001F20D6" w:rsidRDefault="00267A27"/>
        </w:tc>
        <w:tc>
          <w:tcPr>
            <w:tcW w:w="1440" w:type="dxa"/>
          </w:tcPr>
          <w:p w:rsidR="00267A27" w:rsidRPr="001F20D6" w:rsidRDefault="00267A27"/>
        </w:tc>
      </w:tr>
      <w:tr w:rsidR="00267A27" w:rsidRPr="001F20D6" w:rsidTr="00BA2077">
        <w:trPr>
          <w:jc w:val="center"/>
        </w:trPr>
        <w:tc>
          <w:tcPr>
            <w:tcW w:w="8460" w:type="dxa"/>
            <w:gridSpan w:val="2"/>
            <w:vAlign w:val="bottom"/>
          </w:tcPr>
          <w:p w:rsidR="00267A27" w:rsidRPr="001F20D6" w:rsidRDefault="00267A27" w:rsidP="005C6A09">
            <w:r w:rsidRPr="001F20D6">
              <w:t xml:space="preserve">                                                     premiul  III</w:t>
            </w:r>
          </w:p>
        </w:tc>
        <w:tc>
          <w:tcPr>
            <w:tcW w:w="1098" w:type="dxa"/>
            <w:vMerge/>
          </w:tcPr>
          <w:p w:rsidR="00267A27" w:rsidRPr="001F20D6" w:rsidRDefault="00267A27" w:rsidP="00236AA2">
            <w:pPr>
              <w:jc w:val="center"/>
            </w:pPr>
          </w:p>
        </w:tc>
        <w:tc>
          <w:tcPr>
            <w:tcW w:w="1425" w:type="dxa"/>
          </w:tcPr>
          <w:p w:rsidR="00267A27" w:rsidRPr="001F20D6" w:rsidRDefault="00267A27" w:rsidP="00BB65F0">
            <w:pPr>
              <w:jc w:val="center"/>
            </w:pPr>
            <w:r w:rsidRPr="001F20D6">
              <w:t>2</w:t>
            </w:r>
          </w:p>
        </w:tc>
        <w:tc>
          <w:tcPr>
            <w:tcW w:w="717" w:type="dxa"/>
          </w:tcPr>
          <w:p w:rsidR="00267A27" w:rsidRPr="001F20D6" w:rsidRDefault="00267A27" w:rsidP="00236AA2">
            <w:pPr>
              <w:jc w:val="center"/>
            </w:pPr>
          </w:p>
        </w:tc>
        <w:tc>
          <w:tcPr>
            <w:tcW w:w="1260" w:type="dxa"/>
          </w:tcPr>
          <w:p w:rsidR="00267A27" w:rsidRPr="001F20D6" w:rsidRDefault="00267A27"/>
        </w:tc>
        <w:tc>
          <w:tcPr>
            <w:tcW w:w="1440" w:type="dxa"/>
          </w:tcPr>
          <w:p w:rsidR="00267A27" w:rsidRPr="001F20D6" w:rsidRDefault="00267A27"/>
        </w:tc>
        <w:tc>
          <w:tcPr>
            <w:tcW w:w="1440" w:type="dxa"/>
          </w:tcPr>
          <w:p w:rsidR="00267A27" w:rsidRPr="001F20D6" w:rsidRDefault="00267A27"/>
        </w:tc>
      </w:tr>
      <w:tr w:rsidR="00267A27" w:rsidRPr="001F20D6" w:rsidTr="00BA2077">
        <w:trPr>
          <w:jc w:val="center"/>
        </w:trPr>
        <w:tc>
          <w:tcPr>
            <w:tcW w:w="8460" w:type="dxa"/>
            <w:gridSpan w:val="2"/>
            <w:vAlign w:val="bottom"/>
          </w:tcPr>
          <w:p w:rsidR="00267A27" w:rsidRPr="001F20D6" w:rsidRDefault="00267A27" w:rsidP="005C6A09">
            <w:r w:rsidRPr="001F20D6">
              <w:t xml:space="preserve">                                                     men</w:t>
            </w:r>
            <w:r w:rsidRPr="001F20D6">
              <w:rPr>
                <w:rFonts w:ascii="Tahoma" w:hAnsi="Tahoma" w:cs="Tahoma"/>
              </w:rPr>
              <w:t>ț</w:t>
            </w:r>
            <w:r w:rsidRPr="001F20D6">
              <w:t>iune/ premiu special</w:t>
            </w:r>
          </w:p>
        </w:tc>
        <w:tc>
          <w:tcPr>
            <w:tcW w:w="1098" w:type="dxa"/>
            <w:vMerge/>
          </w:tcPr>
          <w:p w:rsidR="00267A27" w:rsidRPr="001F20D6" w:rsidRDefault="00267A27" w:rsidP="00236AA2">
            <w:pPr>
              <w:jc w:val="center"/>
            </w:pPr>
          </w:p>
        </w:tc>
        <w:tc>
          <w:tcPr>
            <w:tcW w:w="1425" w:type="dxa"/>
          </w:tcPr>
          <w:p w:rsidR="00267A27" w:rsidRPr="001F20D6" w:rsidRDefault="00267A27" w:rsidP="00BB65F0">
            <w:pPr>
              <w:jc w:val="center"/>
            </w:pPr>
            <w:r w:rsidRPr="001F20D6">
              <w:t>1</w:t>
            </w:r>
          </w:p>
        </w:tc>
        <w:tc>
          <w:tcPr>
            <w:tcW w:w="717" w:type="dxa"/>
          </w:tcPr>
          <w:p w:rsidR="00267A27" w:rsidRPr="001F20D6" w:rsidRDefault="00267A27" w:rsidP="00236AA2">
            <w:pPr>
              <w:jc w:val="center"/>
            </w:pPr>
          </w:p>
        </w:tc>
        <w:tc>
          <w:tcPr>
            <w:tcW w:w="1260" w:type="dxa"/>
          </w:tcPr>
          <w:p w:rsidR="00267A27" w:rsidRPr="001F20D6" w:rsidRDefault="00267A27"/>
        </w:tc>
        <w:tc>
          <w:tcPr>
            <w:tcW w:w="1440" w:type="dxa"/>
          </w:tcPr>
          <w:p w:rsidR="00267A27" w:rsidRPr="001F20D6" w:rsidRDefault="00267A27"/>
        </w:tc>
        <w:tc>
          <w:tcPr>
            <w:tcW w:w="1440" w:type="dxa"/>
          </w:tcPr>
          <w:p w:rsidR="00267A27" w:rsidRPr="001F20D6" w:rsidRDefault="00267A27"/>
        </w:tc>
      </w:tr>
      <w:tr w:rsidR="00267A27" w:rsidRPr="001F20D6" w:rsidTr="00BA2077">
        <w:trPr>
          <w:jc w:val="center"/>
        </w:trPr>
        <w:tc>
          <w:tcPr>
            <w:tcW w:w="8460" w:type="dxa"/>
            <w:gridSpan w:val="2"/>
          </w:tcPr>
          <w:p w:rsidR="00267A27" w:rsidRPr="001F20D6" w:rsidRDefault="00267A27" w:rsidP="00E46001">
            <w:pPr>
              <w:rPr>
                <w:b/>
                <w:bCs/>
              </w:rPr>
            </w:pPr>
            <w:r w:rsidRPr="001F20D6">
              <w:rPr>
                <w:b/>
                <w:bCs/>
              </w:rPr>
              <w:t>e) /</w:t>
            </w:r>
            <w:r w:rsidRPr="001F20D6">
              <w:t xml:space="preserve"> </w:t>
            </w:r>
            <w:r w:rsidRPr="001F20D6">
              <w:rPr>
                <w:b/>
                <w:bCs/>
              </w:rPr>
              <w:t xml:space="preserve">pregătirea loturilor olimpice  de elevi, participarea,  în calitate de membru al comisiei de evaluare/organizare, la  olimpiadele  </w:t>
            </w:r>
            <w:r w:rsidRPr="001F20D6">
              <w:rPr>
                <w:rFonts w:ascii="Tahoma" w:hAnsi="Tahoma" w:cs="Tahoma"/>
                <w:b/>
                <w:bCs/>
              </w:rPr>
              <w:t>ș</w:t>
            </w:r>
            <w:r w:rsidRPr="001F20D6">
              <w:rPr>
                <w:b/>
                <w:bCs/>
              </w:rPr>
              <w:t xml:space="preserve">i concursurile </w:t>
            </w:r>
            <w:r w:rsidRPr="001F20D6">
              <w:rPr>
                <w:rFonts w:ascii="Tahoma" w:hAnsi="Tahoma" w:cs="Tahoma"/>
                <w:b/>
                <w:bCs/>
              </w:rPr>
              <w:t>ș</w:t>
            </w:r>
            <w:r w:rsidRPr="001F20D6">
              <w:rPr>
                <w:b/>
                <w:bCs/>
              </w:rPr>
              <w:t xml:space="preserve">colare </w:t>
            </w:r>
            <w:r w:rsidRPr="001F20D6">
              <w:rPr>
                <w:rFonts w:ascii="Tahoma" w:hAnsi="Tahoma" w:cs="Tahoma"/>
                <w:b/>
                <w:bCs/>
              </w:rPr>
              <w:t>ș</w:t>
            </w:r>
            <w:r w:rsidRPr="001F20D6">
              <w:rPr>
                <w:b/>
                <w:bCs/>
              </w:rPr>
              <w:t>i  extra</w:t>
            </w:r>
            <w:r w:rsidRPr="001F20D6">
              <w:rPr>
                <w:rFonts w:ascii="Tahoma" w:hAnsi="Tahoma" w:cs="Tahoma"/>
                <w:b/>
                <w:bCs/>
              </w:rPr>
              <w:t>ș</w:t>
            </w:r>
            <w:r w:rsidRPr="001F20D6">
              <w:rPr>
                <w:b/>
                <w:bCs/>
              </w:rPr>
              <w:t>colare, fazele  jude</w:t>
            </w:r>
            <w:r w:rsidRPr="001F20D6">
              <w:rPr>
                <w:rFonts w:ascii="Tahoma" w:hAnsi="Tahoma" w:cs="Tahoma"/>
                <w:b/>
                <w:bCs/>
              </w:rPr>
              <w:t>ț</w:t>
            </w:r>
            <w:r w:rsidRPr="001F20D6">
              <w:rPr>
                <w:b/>
                <w:bCs/>
              </w:rPr>
              <w:t>ene, interjude</w:t>
            </w:r>
            <w:r w:rsidRPr="001F20D6">
              <w:rPr>
                <w:rFonts w:ascii="Tahoma" w:hAnsi="Tahoma" w:cs="Tahoma"/>
                <w:b/>
                <w:bCs/>
              </w:rPr>
              <w:t>ț</w:t>
            </w:r>
            <w:r w:rsidRPr="001F20D6">
              <w:rPr>
                <w:b/>
                <w:bCs/>
              </w:rPr>
              <w:t>ene, na</w:t>
            </w:r>
            <w:r w:rsidRPr="001F20D6">
              <w:rPr>
                <w:rFonts w:ascii="Tahoma" w:hAnsi="Tahoma" w:cs="Tahoma"/>
                <w:b/>
                <w:bCs/>
              </w:rPr>
              <w:t>ț</w:t>
            </w:r>
            <w:r w:rsidRPr="001F20D6">
              <w:rPr>
                <w:b/>
                <w:bCs/>
              </w:rPr>
              <w:t xml:space="preserve">ionale  </w:t>
            </w:r>
            <w:r w:rsidRPr="001F20D6">
              <w:rPr>
                <w:rFonts w:ascii="Tahoma" w:hAnsi="Tahoma" w:cs="Tahoma"/>
                <w:b/>
                <w:bCs/>
              </w:rPr>
              <w:t>ș</w:t>
            </w:r>
            <w:r w:rsidRPr="001F20D6">
              <w:rPr>
                <w:b/>
                <w:bCs/>
              </w:rPr>
              <w:t>i interna</w:t>
            </w:r>
            <w:r w:rsidRPr="001F20D6">
              <w:rPr>
                <w:rFonts w:ascii="Tahoma" w:hAnsi="Tahoma" w:cs="Tahoma"/>
                <w:b/>
                <w:bCs/>
              </w:rPr>
              <w:t>ț</w:t>
            </w:r>
            <w:r w:rsidRPr="001F20D6">
              <w:rPr>
                <w:b/>
                <w:bCs/>
              </w:rPr>
              <w:t>ionale incluse  în programul de activită</w:t>
            </w:r>
            <w:r w:rsidRPr="001F20D6">
              <w:rPr>
                <w:rFonts w:ascii="Tahoma" w:hAnsi="Tahoma" w:cs="Tahoma"/>
                <w:b/>
                <w:bCs/>
              </w:rPr>
              <w:t>ț</w:t>
            </w:r>
            <w:r w:rsidRPr="001F20D6">
              <w:rPr>
                <w:b/>
                <w:bCs/>
              </w:rPr>
              <w:t xml:space="preserve">i  </w:t>
            </w:r>
            <w:r w:rsidRPr="001F20D6">
              <w:rPr>
                <w:rFonts w:ascii="Tahoma" w:hAnsi="Tahoma" w:cs="Tahoma"/>
                <w:b/>
                <w:bCs/>
              </w:rPr>
              <w:t>ș</w:t>
            </w:r>
            <w:r w:rsidRPr="001F20D6">
              <w:rPr>
                <w:b/>
                <w:bCs/>
              </w:rPr>
              <w:t xml:space="preserve">i  în calendarul inspectoratelor </w:t>
            </w:r>
            <w:r w:rsidRPr="001F20D6">
              <w:rPr>
                <w:rFonts w:ascii="Tahoma" w:hAnsi="Tahoma" w:cs="Tahoma"/>
                <w:b/>
                <w:bCs/>
              </w:rPr>
              <w:t>ș</w:t>
            </w:r>
            <w:r w:rsidRPr="001F20D6">
              <w:rPr>
                <w:b/>
                <w:bCs/>
              </w:rPr>
              <w:t>colare/Ministerului Educa</w:t>
            </w:r>
            <w:r w:rsidRPr="001F20D6">
              <w:rPr>
                <w:rFonts w:ascii="Tahoma" w:hAnsi="Tahoma" w:cs="Tahoma"/>
                <w:b/>
                <w:bCs/>
              </w:rPr>
              <w:t>ț</w:t>
            </w:r>
            <w:r w:rsidRPr="001F20D6">
              <w:rPr>
                <w:b/>
                <w:bCs/>
              </w:rPr>
              <w:t>iei Na</w:t>
            </w:r>
            <w:r w:rsidRPr="001F20D6">
              <w:rPr>
                <w:rFonts w:ascii="Tahoma" w:hAnsi="Tahoma" w:cs="Tahoma"/>
                <w:b/>
                <w:bCs/>
              </w:rPr>
              <w:t>ț</w:t>
            </w:r>
            <w:r w:rsidRPr="001F20D6">
              <w:rPr>
                <w:b/>
                <w:bCs/>
              </w:rPr>
              <w:t xml:space="preserve">ionale; </w:t>
            </w:r>
            <w:r w:rsidRPr="001F20D6">
              <w:rPr>
                <w:b/>
                <w:bCs/>
                <w:lang w:val="en-US"/>
              </w:rPr>
              <w:t>(max.10p. , cumulat )</w:t>
            </w:r>
          </w:p>
        </w:tc>
        <w:tc>
          <w:tcPr>
            <w:tcW w:w="1098" w:type="dxa"/>
            <w:vMerge w:val="restart"/>
          </w:tcPr>
          <w:p w:rsidR="00267A27" w:rsidRPr="001F20D6" w:rsidRDefault="00267A27" w:rsidP="00236AA2">
            <w:pPr>
              <w:jc w:val="center"/>
              <w:rPr>
                <w:b/>
                <w:bCs/>
              </w:rPr>
            </w:pPr>
            <w:r w:rsidRPr="001F20D6">
              <w:rPr>
                <w:b/>
                <w:bCs/>
              </w:rPr>
              <w:t>10</w:t>
            </w:r>
          </w:p>
        </w:tc>
        <w:tc>
          <w:tcPr>
            <w:tcW w:w="1425" w:type="dxa"/>
          </w:tcPr>
          <w:p w:rsidR="00267A27" w:rsidRPr="001F20D6" w:rsidRDefault="00267A27" w:rsidP="00236AA2">
            <w:pPr>
              <w:jc w:val="center"/>
              <w:rPr>
                <w:b/>
                <w:bCs/>
              </w:rPr>
            </w:pPr>
          </w:p>
        </w:tc>
        <w:tc>
          <w:tcPr>
            <w:tcW w:w="717" w:type="dxa"/>
          </w:tcPr>
          <w:p w:rsidR="00267A27" w:rsidRPr="001F20D6" w:rsidRDefault="00267A27" w:rsidP="00236AA2">
            <w:pPr>
              <w:jc w:val="center"/>
              <w:rPr>
                <w:b/>
                <w:bCs/>
              </w:rPr>
            </w:pPr>
          </w:p>
        </w:tc>
        <w:tc>
          <w:tcPr>
            <w:tcW w:w="1260" w:type="dxa"/>
          </w:tcPr>
          <w:p w:rsidR="00267A27" w:rsidRPr="001F20D6" w:rsidRDefault="00267A27"/>
        </w:tc>
        <w:tc>
          <w:tcPr>
            <w:tcW w:w="1440" w:type="dxa"/>
          </w:tcPr>
          <w:p w:rsidR="00267A27" w:rsidRPr="001F20D6" w:rsidRDefault="00267A27"/>
        </w:tc>
        <w:tc>
          <w:tcPr>
            <w:tcW w:w="1440" w:type="dxa"/>
          </w:tcPr>
          <w:p w:rsidR="00267A27" w:rsidRPr="001F20D6" w:rsidRDefault="00267A27"/>
        </w:tc>
      </w:tr>
      <w:tr w:rsidR="00267A27" w:rsidRPr="001F20D6" w:rsidTr="00BA2077">
        <w:trPr>
          <w:jc w:val="center"/>
        </w:trPr>
        <w:tc>
          <w:tcPr>
            <w:tcW w:w="8460" w:type="dxa"/>
            <w:gridSpan w:val="2"/>
          </w:tcPr>
          <w:p w:rsidR="00267A27" w:rsidRPr="001F20D6" w:rsidRDefault="00267A27" w:rsidP="00536E43">
            <w:pPr>
              <w:rPr>
                <w:bCs/>
              </w:rPr>
            </w:pPr>
            <w:r w:rsidRPr="001F20D6">
              <w:rPr>
                <w:bCs/>
              </w:rPr>
              <w:t xml:space="preserve">- pregătirea loturilor olimpice de elevi , la nivel :                                                                  </w:t>
            </w:r>
          </w:p>
        </w:tc>
        <w:tc>
          <w:tcPr>
            <w:tcW w:w="1098" w:type="dxa"/>
            <w:vMerge/>
          </w:tcPr>
          <w:p w:rsidR="00267A27" w:rsidRPr="001F20D6" w:rsidRDefault="00267A27" w:rsidP="00236AA2">
            <w:pPr>
              <w:jc w:val="center"/>
              <w:rPr>
                <w:b/>
                <w:bCs/>
              </w:rPr>
            </w:pPr>
          </w:p>
        </w:tc>
        <w:tc>
          <w:tcPr>
            <w:tcW w:w="1425" w:type="dxa"/>
          </w:tcPr>
          <w:p w:rsidR="00267A27" w:rsidRPr="001F20D6" w:rsidRDefault="00267A27" w:rsidP="00236AA2">
            <w:pPr>
              <w:jc w:val="center"/>
              <w:rPr>
                <w:b/>
                <w:bCs/>
              </w:rPr>
            </w:pPr>
          </w:p>
        </w:tc>
        <w:tc>
          <w:tcPr>
            <w:tcW w:w="717" w:type="dxa"/>
          </w:tcPr>
          <w:p w:rsidR="00267A27" w:rsidRPr="001F20D6" w:rsidRDefault="00267A27" w:rsidP="00236AA2">
            <w:pPr>
              <w:jc w:val="center"/>
              <w:rPr>
                <w:b/>
                <w:bCs/>
              </w:rPr>
            </w:pPr>
          </w:p>
          <w:p w:rsidR="00267A27" w:rsidRPr="001F20D6" w:rsidRDefault="00267A27" w:rsidP="00236AA2">
            <w:pPr>
              <w:jc w:val="center"/>
              <w:rPr>
                <w:b/>
                <w:bCs/>
              </w:rPr>
            </w:pPr>
          </w:p>
        </w:tc>
        <w:tc>
          <w:tcPr>
            <w:tcW w:w="1260" w:type="dxa"/>
          </w:tcPr>
          <w:p w:rsidR="00267A27" w:rsidRPr="001F20D6" w:rsidRDefault="00267A27"/>
        </w:tc>
        <w:tc>
          <w:tcPr>
            <w:tcW w:w="1440" w:type="dxa"/>
          </w:tcPr>
          <w:p w:rsidR="00267A27" w:rsidRPr="001F20D6" w:rsidRDefault="00267A27"/>
        </w:tc>
        <w:tc>
          <w:tcPr>
            <w:tcW w:w="1440" w:type="dxa"/>
          </w:tcPr>
          <w:p w:rsidR="00267A27" w:rsidRPr="001F20D6" w:rsidRDefault="00267A27"/>
        </w:tc>
      </w:tr>
      <w:tr w:rsidR="00267A27" w:rsidRPr="001F20D6" w:rsidTr="00BA2077">
        <w:trPr>
          <w:jc w:val="center"/>
        </w:trPr>
        <w:tc>
          <w:tcPr>
            <w:tcW w:w="8460" w:type="dxa"/>
            <w:gridSpan w:val="2"/>
          </w:tcPr>
          <w:p w:rsidR="00267A27" w:rsidRPr="001F20D6" w:rsidRDefault="00267A27" w:rsidP="002A20B9">
            <w:pPr>
              <w:rPr>
                <w:bCs/>
              </w:rPr>
            </w:pPr>
            <w:r w:rsidRPr="001F20D6">
              <w:rPr>
                <w:bCs/>
              </w:rPr>
              <w:t xml:space="preserve">     internaţional</w:t>
            </w:r>
          </w:p>
        </w:tc>
        <w:tc>
          <w:tcPr>
            <w:tcW w:w="1098" w:type="dxa"/>
            <w:vMerge/>
          </w:tcPr>
          <w:p w:rsidR="00267A27" w:rsidRPr="001F20D6" w:rsidRDefault="00267A27" w:rsidP="00236AA2">
            <w:pPr>
              <w:jc w:val="center"/>
              <w:rPr>
                <w:b/>
                <w:bCs/>
              </w:rPr>
            </w:pPr>
          </w:p>
        </w:tc>
        <w:tc>
          <w:tcPr>
            <w:tcW w:w="1425" w:type="dxa"/>
          </w:tcPr>
          <w:p w:rsidR="00267A27" w:rsidRPr="001F20D6" w:rsidRDefault="00267A27" w:rsidP="00236AA2">
            <w:pPr>
              <w:jc w:val="center"/>
              <w:rPr>
                <w:bCs/>
              </w:rPr>
            </w:pPr>
            <w:r w:rsidRPr="001F20D6">
              <w:rPr>
                <w:bCs/>
              </w:rPr>
              <w:t>6</w:t>
            </w:r>
          </w:p>
        </w:tc>
        <w:tc>
          <w:tcPr>
            <w:tcW w:w="717" w:type="dxa"/>
          </w:tcPr>
          <w:p w:rsidR="00267A27" w:rsidRPr="001F20D6" w:rsidRDefault="00267A27" w:rsidP="00236AA2">
            <w:pPr>
              <w:jc w:val="center"/>
              <w:rPr>
                <w:b/>
                <w:bCs/>
              </w:rPr>
            </w:pPr>
          </w:p>
        </w:tc>
        <w:tc>
          <w:tcPr>
            <w:tcW w:w="1260" w:type="dxa"/>
          </w:tcPr>
          <w:p w:rsidR="00267A27" w:rsidRPr="001F20D6" w:rsidRDefault="00267A27"/>
        </w:tc>
        <w:tc>
          <w:tcPr>
            <w:tcW w:w="1440" w:type="dxa"/>
          </w:tcPr>
          <w:p w:rsidR="00267A27" w:rsidRPr="001F20D6" w:rsidRDefault="00267A27"/>
        </w:tc>
        <w:tc>
          <w:tcPr>
            <w:tcW w:w="1440" w:type="dxa"/>
          </w:tcPr>
          <w:p w:rsidR="00267A27" w:rsidRPr="001F20D6" w:rsidRDefault="00267A27"/>
        </w:tc>
      </w:tr>
      <w:tr w:rsidR="00267A27" w:rsidRPr="001F20D6" w:rsidTr="00BA2077">
        <w:trPr>
          <w:trHeight w:val="364"/>
          <w:jc w:val="center"/>
        </w:trPr>
        <w:tc>
          <w:tcPr>
            <w:tcW w:w="8460" w:type="dxa"/>
            <w:gridSpan w:val="2"/>
          </w:tcPr>
          <w:p w:rsidR="00267A27" w:rsidRPr="001F20D6" w:rsidRDefault="00267A27" w:rsidP="002A20B9">
            <w:pPr>
              <w:rPr>
                <w:bCs/>
              </w:rPr>
            </w:pPr>
            <w:r w:rsidRPr="001F20D6">
              <w:rPr>
                <w:bCs/>
              </w:rPr>
              <w:t xml:space="preserve">     naţional</w:t>
            </w:r>
          </w:p>
        </w:tc>
        <w:tc>
          <w:tcPr>
            <w:tcW w:w="1098" w:type="dxa"/>
            <w:vMerge/>
          </w:tcPr>
          <w:p w:rsidR="00267A27" w:rsidRPr="001F20D6" w:rsidRDefault="00267A27" w:rsidP="00236AA2">
            <w:pPr>
              <w:jc w:val="center"/>
              <w:rPr>
                <w:b/>
                <w:bCs/>
              </w:rPr>
            </w:pPr>
          </w:p>
        </w:tc>
        <w:tc>
          <w:tcPr>
            <w:tcW w:w="1425" w:type="dxa"/>
          </w:tcPr>
          <w:p w:rsidR="00267A27" w:rsidRPr="001F20D6" w:rsidRDefault="00267A27" w:rsidP="00236AA2">
            <w:pPr>
              <w:jc w:val="center"/>
              <w:rPr>
                <w:bCs/>
              </w:rPr>
            </w:pPr>
            <w:r w:rsidRPr="001F20D6">
              <w:rPr>
                <w:bCs/>
              </w:rPr>
              <w:t>5</w:t>
            </w:r>
          </w:p>
        </w:tc>
        <w:tc>
          <w:tcPr>
            <w:tcW w:w="717" w:type="dxa"/>
          </w:tcPr>
          <w:p w:rsidR="00267A27" w:rsidRPr="001F20D6" w:rsidRDefault="00267A27" w:rsidP="00236AA2">
            <w:pPr>
              <w:jc w:val="center"/>
              <w:rPr>
                <w:b/>
                <w:bCs/>
              </w:rPr>
            </w:pPr>
          </w:p>
        </w:tc>
        <w:tc>
          <w:tcPr>
            <w:tcW w:w="1260" w:type="dxa"/>
          </w:tcPr>
          <w:p w:rsidR="00267A27" w:rsidRPr="001F20D6" w:rsidRDefault="00267A27"/>
        </w:tc>
        <w:tc>
          <w:tcPr>
            <w:tcW w:w="1440" w:type="dxa"/>
          </w:tcPr>
          <w:p w:rsidR="00267A27" w:rsidRPr="001F20D6" w:rsidRDefault="00267A27"/>
        </w:tc>
        <w:tc>
          <w:tcPr>
            <w:tcW w:w="1440" w:type="dxa"/>
          </w:tcPr>
          <w:p w:rsidR="00267A27" w:rsidRPr="001F20D6" w:rsidRDefault="00267A27"/>
        </w:tc>
      </w:tr>
      <w:tr w:rsidR="00267A27" w:rsidRPr="001F20D6" w:rsidTr="00BA2077">
        <w:trPr>
          <w:trHeight w:val="255"/>
          <w:jc w:val="center"/>
        </w:trPr>
        <w:tc>
          <w:tcPr>
            <w:tcW w:w="8460" w:type="dxa"/>
            <w:gridSpan w:val="2"/>
          </w:tcPr>
          <w:p w:rsidR="00267A27" w:rsidRPr="001F20D6" w:rsidRDefault="00267A27" w:rsidP="002A20B9">
            <w:pPr>
              <w:rPr>
                <w:bCs/>
              </w:rPr>
            </w:pPr>
            <w:r w:rsidRPr="001F20D6">
              <w:rPr>
                <w:bCs/>
              </w:rPr>
              <w:t xml:space="preserve">     interjudeţean</w:t>
            </w:r>
          </w:p>
        </w:tc>
        <w:tc>
          <w:tcPr>
            <w:tcW w:w="1098" w:type="dxa"/>
            <w:vMerge/>
          </w:tcPr>
          <w:p w:rsidR="00267A27" w:rsidRPr="001F20D6" w:rsidRDefault="00267A27" w:rsidP="00236AA2">
            <w:pPr>
              <w:jc w:val="center"/>
              <w:rPr>
                <w:b/>
                <w:bCs/>
              </w:rPr>
            </w:pPr>
          </w:p>
        </w:tc>
        <w:tc>
          <w:tcPr>
            <w:tcW w:w="1425" w:type="dxa"/>
          </w:tcPr>
          <w:p w:rsidR="00267A27" w:rsidRPr="001F20D6" w:rsidRDefault="00267A27" w:rsidP="00236AA2">
            <w:pPr>
              <w:jc w:val="center"/>
              <w:rPr>
                <w:bCs/>
              </w:rPr>
            </w:pPr>
            <w:r w:rsidRPr="001F20D6">
              <w:rPr>
                <w:bCs/>
              </w:rPr>
              <w:t>3</w:t>
            </w:r>
          </w:p>
        </w:tc>
        <w:tc>
          <w:tcPr>
            <w:tcW w:w="717" w:type="dxa"/>
          </w:tcPr>
          <w:p w:rsidR="00267A27" w:rsidRPr="001F20D6" w:rsidRDefault="00267A27" w:rsidP="00236AA2">
            <w:pPr>
              <w:jc w:val="center"/>
              <w:rPr>
                <w:b/>
                <w:bCs/>
              </w:rPr>
            </w:pPr>
          </w:p>
        </w:tc>
        <w:tc>
          <w:tcPr>
            <w:tcW w:w="1260" w:type="dxa"/>
          </w:tcPr>
          <w:p w:rsidR="00267A27" w:rsidRPr="001F20D6" w:rsidRDefault="00267A27"/>
        </w:tc>
        <w:tc>
          <w:tcPr>
            <w:tcW w:w="1440" w:type="dxa"/>
          </w:tcPr>
          <w:p w:rsidR="00267A27" w:rsidRPr="001F20D6" w:rsidRDefault="00267A27"/>
        </w:tc>
        <w:tc>
          <w:tcPr>
            <w:tcW w:w="1440" w:type="dxa"/>
          </w:tcPr>
          <w:p w:rsidR="00267A27" w:rsidRPr="001F20D6" w:rsidRDefault="00267A27"/>
        </w:tc>
      </w:tr>
      <w:tr w:rsidR="00267A27" w:rsidRPr="001F20D6" w:rsidTr="00BA2077">
        <w:trPr>
          <w:jc w:val="center"/>
        </w:trPr>
        <w:tc>
          <w:tcPr>
            <w:tcW w:w="8460" w:type="dxa"/>
            <w:gridSpan w:val="2"/>
          </w:tcPr>
          <w:p w:rsidR="00267A27" w:rsidRPr="001F20D6" w:rsidRDefault="00267A27" w:rsidP="002A20B9">
            <w:pPr>
              <w:rPr>
                <w:bCs/>
              </w:rPr>
            </w:pPr>
            <w:r w:rsidRPr="001F20D6">
              <w:rPr>
                <w:bCs/>
              </w:rPr>
              <w:t xml:space="preserve">     judeţean</w:t>
            </w:r>
          </w:p>
        </w:tc>
        <w:tc>
          <w:tcPr>
            <w:tcW w:w="1098" w:type="dxa"/>
            <w:vMerge/>
          </w:tcPr>
          <w:p w:rsidR="00267A27" w:rsidRPr="001F20D6" w:rsidRDefault="00267A27" w:rsidP="00236AA2">
            <w:pPr>
              <w:jc w:val="center"/>
              <w:rPr>
                <w:b/>
                <w:bCs/>
              </w:rPr>
            </w:pPr>
          </w:p>
        </w:tc>
        <w:tc>
          <w:tcPr>
            <w:tcW w:w="1425" w:type="dxa"/>
          </w:tcPr>
          <w:p w:rsidR="00267A27" w:rsidRPr="001F20D6" w:rsidRDefault="00267A27" w:rsidP="00236AA2">
            <w:pPr>
              <w:jc w:val="center"/>
              <w:rPr>
                <w:bCs/>
              </w:rPr>
            </w:pPr>
            <w:r w:rsidRPr="001F20D6">
              <w:rPr>
                <w:bCs/>
              </w:rPr>
              <w:t>2</w:t>
            </w:r>
          </w:p>
        </w:tc>
        <w:tc>
          <w:tcPr>
            <w:tcW w:w="717" w:type="dxa"/>
          </w:tcPr>
          <w:p w:rsidR="00267A27" w:rsidRPr="001F20D6" w:rsidRDefault="00267A27" w:rsidP="00236AA2">
            <w:pPr>
              <w:jc w:val="center"/>
              <w:rPr>
                <w:b/>
                <w:bCs/>
              </w:rPr>
            </w:pPr>
          </w:p>
        </w:tc>
        <w:tc>
          <w:tcPr>
            <w:tcW w:w="1260" w:type="dxa"/>
          </w:tcPr>
          <w:p w:rsidR="00267A27" w:rsidRPr="001F20D6" w:rsidRDefault="00267A27"/>
        </w:tc>
        <w:tc>
          <w:tcPr>
            <w:tcW w:w="1440" w:type="dxa"/>
          </w:tcPr>
          <w:p w:rsidR="00267A27" w:rsidRPr="001F20D6" w:rsidRDefault="00267A27"/>
        </w:tc>
        <w:tc>
          <w:tcPr>
            <w:tcW w:w="1440" w:type="dxa"/>
          </w:tcPr>
          <w:p w:rsidR="00267A27" w:rsidRPr="001F20D6" w:rsidRDefault="00267A27"/>
        </w:tc>
      </w:tr>
      <w:tr w:rsidR="00267A27" w:rsidRPr="001F20D6" w:rsidTr="00BA2077">
        <w:trPr>
          <w:jc w:val="center"/>
        </w:trPr>
        <w:tc>
          <w:tcPr>
            <w:tcW w:w="8460" w:type="dxa"/>
            <w:gridSpan w:val="2"/>
          </w:tcPr>
          <w:p w:rsidR="00267A27" w:rsidRPr="001F20D6" w:rsidRDefault="00267A27" w:rsidP="002A20B9">
            <w:pPr>
              <w:rPr>
                <w:bCs/>
                <w:iCs/>
              </w:rPr>
            </w:pPr>
            <w:r w:rsidRPr="001F20D6">
              <w:rPr>
                <w:bCs/>
              </w:rPr>
              <w:t>- participarea în calitate de membru al comisiei de evaluare</w:t>
            </w:r>
            <w:r w:rsidRPr="001F20D6">
              <w:rPr>
                <w:bCs/>
                <w:lang w:val="en-US"/>
              </w:rPr>
              <w:t xml:space="preserve">/ organizare, la olimpiade </w:t>
            </w:r>
            <w:r w:rsidRPr="001F20D6">
              <w:rPr>
                <w:bCs/>
              </w:rPr>
              <w:t>şi  concursuri şcolare şi extraşcolare, la nivel :</w:t>
            </w:r>
          </w:p>
        </w:tc>
        <w:tc>
          <w:tcPr>
            <w:tcW w:w="1098" w:type="dxa"/>
            <w:vMerge/>
          </w:tcPr>
          <w:p w:rsidR="00267A27" w:rsidRPr="001F20D6" w:rsidRDefault="00267A27" w:rsidP="00236AA2">
            <w:pPr>
              <w:jc w:val="center"/>
              <w:rPr>
                <w:b/>
                <w:bCs/>
              </w:rPr>
            </w:pPr>
          </w:p>
        </w:tc>
        <w:tc>
          <w:tcPr>
            <w:tcW w:w="1425" w:type="dxa"/>
          </w:tcPr>
          <w:p w:rsidR="00267A27" w:rsidRPr="001F20D6" w:rsidRDefault="00267A27" w:rsidP="00236AA2">
            <w:pPr>
              <w:jc w:val="center"/>
              <w:rPr>
                <w:b/>
                <w:bCs/>
              </w:rPr>
            </w:pPr>
          </w:p>
        </w:tc>
        <w:tc>
          <w:tcPr>
            <w:tcW w:w="717" w:type="dxa"/>
          </w:tcPr>
          <w:p w:rsidR="00267A27" w:rsidRPr="001F20D6" w:rsidRDefault="00267A27" w:rsidP="00236AA2">
            <w:pPr>
              <w:jc w:val="center"/>
              <w:rPr>
                <w:b/>
                <w:bCs/>
              </w:rPr>
            </w:pPr>
          </w:p>
        </w:tc>
        <w:tc>
          <w:tcPr>
            <w:tcW w:w="1260" w:type="dxa"/>
          </w:tcPr>
          <w:p w:rsidR="00267A27" w:rsidRPr="001F20D6" w:rsidRDefault="00267A27"/>
        </w:tc>
        <w:tc>
          <w:tcPr>
            <w:tcW w:w="1440" w:type="dxa"/>
          </w:tcPr>
          <w:p w:rsidR="00267A27" w:rsidRPr="001F20D6" w:rsidRDefault="00267A27"/>
        </w:tc>
        <w:tc>
          <w:tcPr>
            <w:tcW w:w="1440" w:type="dxa"/>
          </w:tcPr>
          <w:p w:rsidR="00267A27" w:rsidRPr="001F20D6" w:rsidRDefault="00267A27"/>
        </w:tc>
      </w:tr>
      <w:tr w:rsidR="00267A27" w:rsidRPr="001F20D6" w:rsidTr="00BA2077">
        <w:trPr>
          <w:jc w:val="center"/>
        </w:trPr>
        <w:tc>
          <w:tcPr>
            <w:tcW w:w="8460" w:type="dxa"/>
            <w:gridSpan w:val="2"/>
          </w:tcPr>
          <w:p w:rsidR="00267A27" w:rsidRPr="001F20D6" w:rsidRDefault="00267A27" w:rsidP="00C27709">
            <w:pPr>
              <w:rPr>
                <w:bCs/>
              </w:rPr>
            </w:pPr>
            <w:r w:rsidRPr="001F20D6">
              <w:rPr>
                <w:bCs/>
                <w:iCs/>
              </w:rPr>
              <w:t xml:space="preserve">     </w:t>
            </w:r>
            <w:r w:rsidRPr="001F20D6">
              <w:rPr>
                <w:bCs/>
              </w:rPr>
              <w:t>internaţional</w:t>
            </w:r>
          </w:p>
        </w:tc>
        <w:tc>
          <w:tcPr>
            <w:tcW w:w="1098" w:type="dxa"/>
            <w:vMerge/>
          </w:tcPr>
          <w:p w:rsidR="00267A27" w:rsidRPr="001F20D6" w:rsidRDefault="00267A27" w:rsidP="00236AA2">
            <w:pPr>
              <w:jc w:val="center"/>
              <w:rPr>
                <w:b/>
                <w:bCs/>
              </w:rPr>
            </w:pPr>
          </w:p>
        </w:tc>
        <w:tc>
          <w:tcPr>
            <w:tcW w:w="1425" w:type="dxa"/>
          </w:tcPr>
          <w:p w:rsidR="00267A27" w:rsidRPr="001F20D6" w:rsidRDefault="00267A27" w:rsidP="0038515E">
            <w:pPr>
              <w:jc w:val="center"/>
              <w:rPr>
                <w:bCs/>
              </w:rPr>
            </w:pPr>
            <w:r w:rsidRPr="001F20D6">
              <w:rPr>
                <w:bCs/>
              </w:rPr>
              <w:t>7</w:t>
            </w:r>
          </w:p>
        </w:tc>
        <w:tc>
          <w:tcPr>
            <w:tcW w:w="717" w:type="dxa"/>
          </w:tcPr>
          <w:p w:rsidR="00267A27" w:rsidRPr="001F20D6" w:rsidRDefault="00267A27" w:rsidP="00236AA2">
            <w:pPr>
              <w:jc w:val="center"/>
              <w:rPr>
                <w:b/>
                <w:bCs/>
              </w:rPr>
            </w:pPr>
          </w:p>
        </w:tc>
        <w:tc>
          <w:tcPr>
            <w:tcW w:w="1260" w:type="dxa"/>
          </w:tcPr>
          <w:p w:rsidR="00267A27" w:rsidRPr="001F20D6" w:rsidRDefault="00267A27"/>
        </w:tc>
        <w:tc>
          <w:tcPr>
            <w:tcW w:w="1440" w:type="dxa"/>
          </w:tcPr>
          <w:p w:rsidR="00267A27" w:rsidRPr="001F20D6" w:rsidRDefault="00267A27"/>
        </w:tc>
        <w:tc>
          <w:tcPr>
            <w:tcW w:w="1440" w:type="dxa"/>
          </w:tcPr>
          <w:p w:rsidR="00267A27" w:rsidRPr="001F20D6" w:rsidRDefault="00267A27"/>
        </w:tc>
      </w:tr>
      <w:tr w:rsidR="00267A27" w:rsidRPr="001F20D6" w:rsidTr="00BA2077">
        <w:trPr>
          <w:trHeight w:val="300"/>
          <w:jc w:val="center"/>
        </w:trPr>
        <w:tc>
          <w:tcPr>
            <w:tcW w:w="8460" w:type="dxa"/>
            <w:gridSpan w:val="2"/>
          </w:tcPr>
          <w:p w:rsidR="00267A27" w:rsidRPr="001F20D6" w:rsidRDefault="00267A27" w:rsidP="002A20B9">
            <w:pPr>
              <w:rPr>
                <w:bCs/>
              </w:rPr>
            </w:pPr>
            <w:r w:rsidRPr="001F20D6">
              <w:rPr>
                <w:bCs/>
              </w:rPr>
              <w:t xml:space="preserve">     naţional</w:t>
            </w:r>
          </w:p>
        </w:tc>
        <w:tc>
          <w:tcPr>
            <w:tcW w:w="1098" w:type="dxa"/>
            <w:vMerge/>
          </w:tcPr>
          <w:p w:rsidR="00267A27" w:rsidRPr="001F20D6" w:rsidRDefault="00267A27" w:rsidP="00236AA2">
            <w:pPr>
              <w:jc w:val="center"/>
              <w:rPr>
                <w:b/>
                <w:bCs/>
              </w:rPr>
            </w:pPr>
          </w:p>
        </w:tc>
        <w:tc>
          <w:tcPr>
            <w:tcW w:w="1425" w:type="dxa"/>
          </w:tcPr>
          <w:p w:rsidR="00267A27" w:rsidRPr="001F20D6" w:rsidRDefault="00267A27" w:rsidP="0038515E">
            <w:pPr>
              <w:jc w:val="center"/>
              <w:rPr>
                <w:bCs/>
              </w:rPr>
            </w:pPr>
            <w:r w:rsidRPr="001F20D6">
              <w:rPr>
                <w:bCs/>
              </w:rPr>
              <w:t>6</w:t>
            </w:r>
          </w:p>
        </w:tc>
        <w:tc>
          <w:tcPr>
            <w:tcW w:w="717" w:type="dxa"/>
          </w:tcPr>
          <w:p w:rsidR="00267A27" w:rsidRPr="001F20D6" w:rsidRDefault="00267A27" w:rsidP="00236AA2">
            <w:pPr>
              <w:jc w:val="center"/>
              <w:rPr>
                <w:b/>
                <w:bCs/>
              </w:rPr>
            </w:pPr>
          </w:p>
        </w:tc>
        <w:tc>
          <w:tcPr>
            <w:tcW w:w="1260" w:type="dxa"/>
          </w:tcPr>
          <w:p w:rsidR="00267A27" w:rsidRPr="001F20D6" w:rsidRDefault="00267A27"/>
        </w:tc>
        <w:tc>
          <w:tcPr>
            <w:tcW w:w="1440" w:type="dxa"/>
          </w:tcPr>
          <w:p w:rsidR="00267A27" w:rsidRPr="001F20D6" w:rsidRDefault="00267A27"/>
        </w:tc>
        <w:tc>
          <w:tcPr>
            <w:tcW w:w="1440" w:type="dxa"/>
          </w:tcPr>
          <w:p w:rsidR="00267A27" w:rsidRPr="001F20D6" w:rsidRDefault="00267A27"/>
        </w:tc>
      </w:tr>
      <w:tr w:rsidR="00267A27" w:rsidRPr="001F20D6" w:rsidTr="00BA2077">
        <w:trPr>
          <w:trHeight w:val="195"/>
          <w:jc w:val="center"/>
        </w:trPr>
        <w:tc>
          <w:tcPr>
            <w:tcW w:w="8460" w:type="dxa"/>
            <w:gridSpan w:val="2"/>
          </w:tcPr>
          <w:p w:rsidR="00267A27" w:rsidRPr="001F20D6" w:rsidRDefault="00267A27" w:rsidP="002A20B9">
            <w:pPr>
              <w:rPr>
                <w:bCs/>
              </w:rPr>
            </w:pPr>
            <w:r w:rsidRPr="001F20D6">
              <w:rPr>
                <w:bCs/>
              </w:rPr>
              <w:t xml:space="preserve">     interjudeţean</w:t>
            </w:r>
          </w:p>
        </w:tc>
        <w:tc>
          <w:tcPr>
            <w:tcW w:w="1098" w:type="dxa"/>
            <w:vMerge/>
          </w:tcPr>
          <w:p w:rsidR="00267A27" w:rsidRPr="001F20D6" w:rsidRDefault="00267A27" w:rsidP="00236AA2">
            <w:pPr>
              <w:jc w:val="center"/>
              <w:rPr>
                <w:b/>
                <w:bCs/>
              </w:rPr>
            </w:pPr>
          </w:p>
        </w:tc>
        <w:tc>
          <w:tcPr>
            <w:tcW w:w="1425" w:type="dxa"/>
          </w:tcPr>
          <w:p w:rsidR="00267A27" w:rsidRPr="001F20D6" w:rsidRDefault="00267A27" w:rsidP="0038515E">
            <w:pPr>
              <w:jc w:val="center"/>
              <w:rPr>
                <w:bCs/>
              </w:rPr>
            </w:pPr>
            <w:r w:rsidRPr="001F20D6">
              <w:rPr>
                <w:bCs/>
              </w:rPr>
              <w:t>5</w:t>
            </w:r>
          </w:p>
        </w:tc>
        <w:tc>
          <w:tcPr>
            <w:tcW w:w="717" w:type="dxa"/>
          </w:tcPr>
          <w:p w:rsidR="00267A27" w:rsidRPr="001F20D6" w:rsidRDefault="00267A27" w:rsidP="00236AA2">
            <w:pPr>
              <w:jc w:val="center"/>
              <w:rPr>
                <w:b/>
                <w:bCs/>
              </w:rPr>
            </w:pPr>
          </w:p>
        </w:tc>
        <w:tc>
          <w:tcPr>
            <w:tcW w:w="1260" w:type="dxa"/>
          </w:tcPr>
          <w:p w:rsidR="00267A27" w:rsidRPr="001F20D6" w:rsidRDefault="00267A27"/>
        </w:tc>
        <w:tc>
          <w:tcPr>
            <w:tcW w:w="1440" w:type="dxa"/>
          </w:tcPr>
          <w:p w:rsidR="00267A27" w:rsidRPr="001F20D6" w:rsidRDefault="00267A27"/>
        </w:tc>
        <w:tc>
          <w:tcPr>
            <w:tcW w:w="1440" w:type="dxa"/>
          </w:tcPr>
          <w:p w:rsidR="00267A27" w:rsidRPr="001F20D6" w:rsidRDefault="00267A27"/>
        </w:tc>
      </w:tr>
      <w:tr w:rsidR="00267A27" w:rsidRPr="001F20D6" w:rsidTr="00BA2077">
        <w:trPr>
          <w:jc w:val="center"/>
        </w:trPr>
        <w:tc>
          <w:tcPr>
            <w:tcW w:w="8460" w:type="dxa"/>
            <w:gridSpan w:val="2"/>
          </w:tcPr>
          <w:p w:rsidR="00267A27" w:rsidRPr="001F20D6" w:rsidRDefault="00267A27" w:rsidP="002A20B9">
            <w:pPr>
              <w:rPr>
                <w:bCs/>
              </w:rPr>
            </w:pPr>
            <w:r w:rsidRPr="001F20D6">
              <w:rPr>
                <w:bCs/>
              </w:rPr>
              <w:t xml:space="preserve">     judeţean</w:t>
            </w:r>
          </w:p>
        </w:tc>
        <w:tc>
          <w:tcPr>
            <w:tcW w:w="1098" w:type="dxa"/>
            <w:vMerge/>
          </w:tcPr>
          <w:p w:rsidR="00267A27" w:rsidRPr="001F20D6" w:rsidRDefault="00267A27" w:rsidP="00236AA2">
            <w:pPr>
              <w:jc w:val="center"/>
              <w:rPr>
                <w:b/>
                <w:bCs/>
              </w:rPr>
            </w:pPr>
          </w:p>
        </w:tc>
        <w:tc>
          <w:tcPr>
            <w:tcW w:w="1425" w:type="dxa"/>
          </w:tcPr>
          <w:p w:rsidR="00267A27" w:rsidRPr="001F20D6" w:rsidRDefault="00267A27" w:rsidP="0038515E">
            <w:pPr>
              <w:jc w:val="center"/>
              <w:rPr>
                <w:bCs/>
              </w:rPr>
            </w:pPr>
            <w:r w:rsidRPr="001F20D6">
              <w:rPr>
                <w:bCs/>
              </w:rPr>
              <w:t>4</w:t>
            </w:r>
          </w:p>
        </w:tc>
        <w:tc>
          <w:tcPr>
            <w:tcW w:w="717" w:type="dxa"/>
          </w:tcPr>
          <w:p w:rsidR="00267A27" w:rsidRPr="001F20D6" w:rsidRDefault="00267A27" w:rsidP="00236AA2">
            <w:pPr>
              <w:jc w:val="center"/>
              <w:rPr>
                <w:b/>
                <w:bCs/>
              </w:rPr>
            </w:pPr>
          </w:p>
        </w:tc>
        <w:tc>
          <w:tcPr>
            <w:tcW w:w="1260" w:type="dxa"/>
          </w:tcPr>
          <w:p w:rsidR="00267A27" w:rsidRPr="001F20D6" w:rsidRDefault="00267A27"/>
        </w:tc>
        <w:tc>
          <w:tcPr>
            <w:tcW w:w="1440" w:type="dxa"/>
          </w:tcPr>
          <w:p w:rsidR="00267A27" w:rsidRPr="001F20D6" w:rsidRDefault="00267A27"/>
        </w:tc>
        <w:tc>
          <w:tcPr>
            <w:tcW w:w="1440" w:type="dxa"/>
          </w:tcPr>
          <w:p w:rsidR="00267A27" w:rsidRPr="001F20D6" w:rsidRDefault="00267A27"/>
        </w:tc>
      </w:tr>
      <w:tr w:rsidR="00267A27" w:rsidRPr="001F20D6" w:rsidTr="00BA2077">
        <w:trPr>
          <w:trHeight w:val="236"/>
          <w:jc w:val="center"/>
        </w:trPr>
        <w:tc>
          <w:tcPr>
            <w:tcW w:w="8460" w:type="dxa"/>
            <w:gridSpan w:val="2"/>
          </w:tcPr>
          <w:p w:rsidR="00267A27" w:rsidRPr="001F20D6" w:rsidRDefault="00267A27" w:rsidP="003016BB">
            <w:pPr>
              <w:rPr>
                <w:b/>
                <w:bCs/>
              </w:rPr>
            </w:pPr>
            <w:r w:rsidRPr="001F20D6">
              <w:rPr>
                <w:b/>
                <w:bCs/>
              </w:rPr>
              <w:t xml:space="preserve">f) organizarea de concursuri  </w:t>
            </w:r>
            <w:r w:rsidRPr="001F20D6">
              <w:rPr>
                <w:rFonts w:ascii="Tahoma" w:hAnsi="Tahoma" w:cs="Tahoma"/>
                <w:b/>
                <w:bCs/>
              </w:rPr>
              <w:t>ș</w:t>
            </w:r>
            <w:r w:rsidRPr="001F20D6">
              <w:rPr>
                <w:b/>
                <w:bCs/>
              </w:rPr>
              <w:t>i festivaluri la nivel interna</w:t>
            </w:r>
            <w:r w:rsidRPr="001F20D6">
              <w:rPr>
                <w:rFonts w:ascii="Tahoma" w:hAnsi="Tahoma" w:cs="Tahoma"/>
                <w:b/>
                <w:bCs/>
              </w:rPr>
              <w:t>ț</w:t>
            </w:r>
            <w:r w:rsidRPr="001F20D6">
              <w:rPr>
                <w:b/>
                <w:bCs/>
              </w:rPr>
              <w:t>ional, na</w:t>
            </w:r>
            <w:r w:rsidRPr="001F20D6">
              <w:rPr>
                <w:rFonts w:ascii="Tahoma" w:hAnsi="Tahoma" w:cs="Tahoma"/>
                <w:b/>
                <w:bCs/>
              </w:rPr>
              <w:t>ț</w:t>
            </w:r>
            <w:r w:rsidRPr="001F20D6">
              <w:rPr>
                <w:b/>
                <w:bCs/>
              </w:rPr>
              <w:t>ional sau regional/ interjude</w:t>
            </w:r>
            <w:r w:rsidRPr="001F20D6">
              <w:rPr>
                <w:rFonts w:ascii="Tahoma" w:hAnsi="Tahoma" w:cs="Tahoma"/>
                <w:b/>
                <w:bCs/>
              </w:rPr>
              <w:t>ț</w:t>
            </w:r>
            <w:r w:rsidRPr="001F20D6">
              <w:rPr>
                <w:b/>
                <w:bCs/>
              </w:rPr>
              <w:t>ean; organizarea de spectacole, expozi</w:t>
            </w:r>
            <w:r w:rsidRPr="001F20D6">
              <w:rPr>
                <w:rFonts w:ascii="Tahoma" w:hAnsi="Tahoma" w:cs="Tahoma"/>
                <w:b/>
                <w:bCs/>
              </w:rPr>
              <w:t>ț</w:t>
            </w:r>
            <w:r w:rsidRPr="001F20D6">
              <w:rPr>
                <w:b/>
                <w:bCs/>
              </w:rPr>
              <w:t>ii, concerte la nivel interna</w:t>
            </w:r>
            <w:r w:rsidRPr="001F20D6">
              <w:rPr>
                <w:rFonts w:ascii="Tahoma" w:hAnsi="Tahoma" w:cs="Tahoma"/>
                <w:b/>
                <w:bCs/>
              </w:rPr>
              <w:t>ț</w:t>
            </w:r>
            <w:r w:rsidRPr="001F20D6">
              <w:rPr>
                <w:b/>
                <w:bCs/>
              </w:rPr>
              <w:t>ional, na</w:t>
            </w:r>
            <w:r w:rsidRPr="001F20D6">
              <w:rPr>
                <w:rFonts w:ascii="Tahoma" w:hAnsi="Tahoma" w:cs="Tahoma"/>
                <w:b/>
                <w:bCs/>
              </w:rPr>
              <w:t>ț</w:t>
            </w:r>
            <w:r w:rsidRPr="001F20D6">
              <w:rPr>
                <w:b/>
                <w:bCs/>
              </w:rPr>
              <w:t>ional ori regional/ interjude</w:t>
            </w:r>
            <w:r w:rsidRPr="001F20D6">
              <w:rPr>
                <w:rFonts w:ascii="Tahoma" w:hAnsi="Tahoma" w:cs="Tahoma"/>
                <w:b/>
                <w:bCs/>
              </w:rPr>
              <w:t>ț</w:t>
            </w:r>
            <w:r w:rsidRPr="001F20D6">
              <w:rPr>
                <w:b/>
                <w:bCs/>
              </w:rPr>
              <w:t>ean  incluse  în programul de activită</w:t>
            </w:r>
            <w:r w:rsidRPr="001F20D6">
              <w:rPr>
                <w:rFonts w:ascii="Tahoma" w:hAnsi="Tahoma" w:cs="Tahoma"/>
                <w:b/>
                <w:bCs/>
              </w:rPr>
              <w:t>ț</w:t>
            </w:r>
            <w:r w:rsidRPr="001F20D6">
              <w:rPr>
                <w:b/>
                <w:bCs/>
              </w:rPr>
              <w:t xml:space="preserve">i  </w:t>
            </w:r>
            <w:r w:rsidRPr="001F20D6">
              <w:rPr>
                <w:rFonts w:ascii="Tahoma" w:hAnsi="Tahoma" w:cs="Tahoma"/>
                <w:b/>
                <w:bCs/>
              </w:rPr>
              <w:t>ș</w:t>
            </w:r>
            <w:r w:rsidRPr="001F20D6">
              <w:rPr>
                <w:b/>
                <w:bCs/>
              </w:rPr>
              <w:t xml:space="preserve">i  în calendarul inspectoratelor  </w:t>
            </w:r>
            <w:r w:rsidRPr="001F20D6">
              <w:rPr>
                <w:rFonts w:ascii="Tahoma" w:hAnsi="Tahoma" w:cs="Tahoma"/>
                <w:b/>
                <w:bCs/>
              </w:rPr>
              <w:t>ș</w:t>
            </w:r>
            <w:r w:rsidRPr="001F20D6">
              <w:rPr>
                <w:b/>
                <w:bCs/>
              </w:rPr>
              <w:t>colare/Ministerului Educa</w:t>
            </w:r>
            <w:r w:rsidRPr="001F20D6">
              <w:rPr>
                <w:rFonts w:ascii="Tahoma" w:hAnsi="Tahoma" w:cs="Tahoma"/>
                <w:b/>
                <w:bCs/>
              </w:rPr>
              <w:t>ț</w:t>
            </w:r>
            <w:r w:rsidRPr="001F20D6">
              <w:rPr>
                <w:b/>
                <w:bCs/>
              </w:rPr>
              <w:t>iei  Na</w:t>
            </w:r>
            <w:r w:rsidRPr="001F20D6">
              <w:rPr>
                <w:rFonts w:ascii="Tahoma" w:hAnsi="Tahoma" w:cs="Tahoma"/>
                <w:b/>
                <w:bCs/>
              </w:rPr>
              <w:t>ț</w:t>
            </w:r>
            <w:r w:rsidRPr="001F20D6">
              <w:rPr>
                <w:b/>
                <w:bCs/>
              </w:rPr>
              <w:t>ionale, certificate prin diplome sau adeverin</w:t>
            </w:r>
            <w:r w:rsidRPr="001F20D6">
              <w:rPr>
                <w:rFonts w:ascii="Tahoma" w:hAnsi="Tahoma" w:cs="Tahoma"/>
                <w:b/>
                <w:bCs/>
              </w:rPr>
              <w:t>ț</w:t>
            </w:r>
            <w:r w:rsidRPr="001F20D6">
              <w:rPr>
                <w:b/>
                <w:bCs/>
              </w:rPr>
              <w:t xml:space="preserve">e;              ( </w:t>
            </w:r>
            <w:r w:rsidRPr="001F20D6">
              <w:rPr>
                <w:b/>
                <w:bCs/>
                <w:iCs/>
              </w:rPr>
              <w:t>max.8p. cumulat )</w:t>
            </w:r>
          </w:p>
          <w:p w:rsidR="00267A27" w:rsidRPr="001F20D6" w:rsidRDefault="00267A27" w:rsidP="003016BB">
            <w:pPr>
              <w:rPr>
                <w:b/>
                <w:bCs/>
              </w:rPr>
            </w:pPr>
          </w:p>
        </w:tc>
        <w:tc>
          <w:tcPr>
            <w:tcW w:w="1098" w:type="dxa"/>
            <w:vMerge w:val="restart"/>
          </w:tcPr>
          <w:p w:rsidR="00267A27" w:rsidRPr="001F20D6" w:rsidRDefault="00267A27" w:rsidP="0022408F">
            <w:pPr>
              <w:jc w:val="center"/>
              <w:rPr>
                <w:b/>
                <w:bCs/>
              </w:rPr>
            </w:pPr>
            <w:r w:rsidRPr="001F20D6">
              <w:rPr>
                <w:b/>
                <w:bCs/>
              </w:rPr>
              <w:t>8</w:t>
            </w:r>
          </w:p>
        </w:tc>
        <w:tc>
          <w:tcPr>
            <w:tcW w:w="1425" w:type="dxa"/>
          </w:tcPr>
          <w:p w:rsidR="00267A27" w:rsidRPr="001F20D6" w:rsidRDefault="00267A27" w:rsidP="00236AA2">
            <w:pPr>
              <w:jc w:val="center"/>
              <w:rPr>
                <w:b/>
                <w:bCs/>
              </w:rPr>
            </w:pPr>
          </w:p>
        </w:tc>
        <w:tc>
          <w:tcPr>
            <w:tcW w:w="717" w:type="dxa"/>
          </w:tcPr>
          <w:p w:rsidR="00267A27" w:rsidRPr="001F20D6" w:rsidRDefault="00267A27" w:rsidP="00236AA2">
            <w:pPr>
              <w:jc w:val="center"/>
              <w:rPr>
                <w:b/>
                <w:bCs/>
              </w:rPr>
            </w:pPr>
          </w:p>
        </w:tc>
        <w:tc>
          <w:tcPr>
            <w:tcW w:w="1260" w:type="dxa"/>
          </w:tcPr>
          <w:p w:rsidR="00267A27" w:rsidRPr="001F20D6" w:rsidRDefault="00267A27"/>
        </w:tc>
        <w:tc>
          <w:tcPr>
            <w:tcW w:w="1440" w:type="dxa"/>
          </w:tcPr>
          <w:p w:rsidR="00267A27" w:rsidRPr="001F20D6" w:rsidRDefault="00267A27"/>
        </w:tc>
        <w:tc>
          <w:tcPr>
            <w:tcW w:w="1440" w:type="dxa"/>
          </w:tcPr>
          <w:p w:rsidR="00267A27" w:rsidRPr="001F20D6" w:rsidRDefault="00267A27"/>
        </w:tc>
      </w:tr>
      <w:tr w:rsidR="00267A27" w:rsidRPr="001F20D6" w:rsidTr="00BA2077">
        <w:trPr>
          <w:trHeight w:val="274"/>
          <w:jc w:val="center"/>
        </w:trPr>
        <w:tc>
          <w:tcPr>
            <w:tcW w:w="8460" w:type="dxa"/>
            <w:gridSpan w:val="2"/>
          </w:tcPr>
          <w:p w:rsidR="00267A27" w:rsidRPr="001F20D6" w:rsidRDefault="00267A27" w:rsidP="00D10B09">
            <w:pPr>
              <w:rPr>
                <w:b/>
                <w:bCs/>
              </w:rPr>
            </w:pPr>
            <w:r w:rsidRPr="001F20D6">
              <w:rPr>
                <w:b/>
                <w:bCs/>
              </w:rPr>
              <w:t>1) Organizarea de concursuri şi  festivaluri , la nivel :</w:t>
            </w:r>
          </w:p>
        </w:tc>
        <w:tc>
          <w:tcPr>
            <w:tcW w:w="1098" w:type="dxa"/>
            <w:vMerge/>
          </w:tcPr>
          <w:p w:rsidR="00267A27" w:rsidRPr="001F20D6" w:rsidRDefault="00267A27" w:rsidP="00236AA2">
            <w:pPr>
              <w:jc w:val="center"/>
              <w:rPr>
                <w:b/>
              </w:rPr>
            </w:pPr>
          </w:p>
        </w:tc>
        <w:tc>
          <w:tcPr>
            <w:tcW w:w="1425" w:type="dxa"/>
          </w:tcPr>
          <w:p w:rsidR="00267A27" w:rsidRPr="001F20D6" w:rsidRDefault="00267A27" w:rsidP="00236AA2">
            <w:pPr>
              <w:jc w:val="center"/>
              <w:rPr>
                <w:b/>
                <w:bCs/>
              </w:rPr>
            </w:pPr>
          </w:p>
        </w:tc>
        <w:tc>
          <w:tcPr>
            <w:tcW w:w="717" w:type="dxa"/>
          </w:tcPr>
          <w:p w:rsidR="00267A27" w:rsidRPr="001F20D6" w:rsidRDefault="00267A27" w:rsidP="00236AA2">
            <w:pPr>
              <w:jc w:val="center"/>
            </w:pPr>
          </w:p>
        </w:tc>
        <w:tc>
          <w:tcPr>
            <w:tcW w:w="1260" w:type="dxa"/>
          </w:tcPr>
          <w:p w:rsidR="00267A27" w:rsidRPr="001F20D6" w:rsidRDefault="00267A27"/>
        </w:tc>
        <w:tc>
          <w:tcPr>
            <w:tcW w:w="1440" w:type="dxa"/>
          </w:tcPr>
          <w:p w:rsidR="00267A27" w:rsidRPr="001F20D6" w:rsidRDefault="00267A27"/>
        </w:tc>
        <w:tc>
          <w:tcPr>
            <w:tcW w:w="1440" w:type="dxa"/>
          </w:tcPr>
          <w:p w:rsidR="00267A27" w:rsidRPr="001F20D6" w:rsidRDefault="00267A27"/>
        </w:tc>
      </w:tr>
      <w:tr w:rsidR="00267A27" w:rsidRPr="001F20D6" w:rsidTr="00BA2077">
        <w:trPr>
          <w:jc w:val="center"/>
        </w:trPr>
        <w:tc>
          <w:tcPr>
            <w:tcW w:w="8460" w:type="dxa"/>
            <w:gridSpan w:val="2"/>
          </w:tcPr>
          <w:p w:rsidR="00267A27" w:rsidRPr="001F20D6" w:rsidRDefault="00267A27" w:rsidP="00AE3BA9">
            <w:pPr>
              <w:ind w:firstLineChars="500" w:firstLine="286"/>
            </w:pPr>
            <w:r w:rsidRPr="001F20D6">
              <w:t>internaţional</w:t>
            </w:r>
          </w:p>
        </w:tc>
        <w:tc>
          <w:tcPr>
            <w:tcW w:w="1098" w:type="dxa"/>
            <w:vMerge/>
          </w:tcPr>
          <w:p w:rsidR="00267A27" w:rsidRPr="001F20D6" w:rsidRDefault="00267A27" w:rsidP="00236AA2">
            <w:pPr>
              <w:jc w:val="center"/>
            </w:pPr>
          </w:p>
        </w:tc>
        <w:tc>
          <w:tcPr>
            <w:tcW w:w="1425" w:type="dxa"/>
          </w:tcPr>
          <w:p w:rsidR="00267A27" w:rsidRPr="001F20D6" w:rsidRDefault="00267A27" w:rsidP="00BB65F0">
            <w:pPr>
              <w:jc w:val="center"/>
            </w:pPr>
            <w:r w:rsidRPr="001F20D6">
              <w:t>4</w:t>
            </w:r>
          </w:p>
        </w:tc>
        <w:tc>
          <w:tcPr>
            <w:tcW w:w="717" w:type="dxa"/>
          </w:tcPr>
          <w:p w:rsidR="00267A27" w:rsidRPr="001F20D6" w:rsidRDefault="00267A27" w:rsidP="00236AA2">
            <w:pPr>
              <w:jc w:val="center"/>
              <w:rPr>
                <w:b/>
              </w:rPr>
            </w:pPr>
          </w:p>
        </w:tc>
        <w:tc>
          <w:tcPr>
            <w:tcW w:w="1260" w:type="dxa"/>
          </w:tcPr>
          <w:p w:rsidR="00267A27" w:rsidRPr="001F20D6" w:rsidRDefault="00267A27"/>
        </w:tc>
        <w:tc>
          <w:tcPr>
            <w:tcW w:w="1440" w:type="dxa"/>
          </w:tcPr>
          <w:p w:rsidR="00267A27" w:rsidRPr="001F20D6" w:rsidRDefault="00267A27"/>
        </w:tc>
        <w:tc>
          <w:tcPr>
            <w:tcW w:w="1440" w:type="dxa"/>
          </w:tcPr>
          <w:p w:rsidR="00267A27" w:rsidRPr="001F20D6" w:rsidRDefault="00267A27"/>
        </w:tc>
      </w:tr>
      <w:tr w:rsidR="00267A27" w:rsidRPr="001F20D6" w:rsidTr="00BA2077">
        <w:trPr>
          <w:trHeight w:val="220"/>
          <w:jc w:val="center"/>
        </w:trPr>
        <w:tc>
          <w:tcPr>
            <w:tcW w:w="8460" w:type="dxa"/>
            <w:gridSpan w:val="2"/>
          </w:tcPr>
          <w:p w:rsidR="00267A27" w:rsidRPr="001F20D6" w:rsidRDefault="00267A27" w:rsidP="00AE3BA9">
            <w:pPr>
              <w:ind w:firstLineChars="500" w:firstLine="286"/>
            </w:pPr>
            <w:r w:rsidRPr="001F20D6">
              <w:t>naţional</w:t>
            </w:r>
          </w:p>
        </w:tc>
        <w:tc>
          <w:tcPr>
            <w:tcW w:w="1098" w:type="dxa"/>
            <w:vMerge/>
          </w:tcPr>
          <w:p w:rsidR="00267A27" w:rsidRPr="001F20D6" w:rsidRDefault="00267A27" w:rsidP="00236AA2">
            <w:pPr>
              <w:jc w:val="center"/>
            </w:pPr>
          </w:p>
        </w:tc>
        <w:tc>
          <w:tcPr>
            <w:tcW w:w="1425" w:type="dxa"/>
          </w:tcPr>
          <w:p w:rsidR="00267A27" w:rsidRPr="001F20D6" w:rsidRDefault="00267A27" w:rsidP="00BB65F0">
            <w:pPr>
              <w:jc w:val="center"/>
            </w:pPr>
            <w:r w:rsidRPr="001F20D6">
              <w:t>3</w:t>
            </w:r>
          </w:p>
        </w:tc>
        <w:tc>
          <w:tcPr>
            <w:tcW w:w="717" w:type="dxa"/>
          </w:tcPr>
          <w:p w:rsidR="00267A27" w:rsidRPr="001F20D6" w:rsidRDefault="00267A27" w:rsidP="00236AA2">
            <w:pPr>
              <w:jc w:val="center"/>
            </w:pPr>
          </w:p>
        </w:tc>
        <w:tc>
          <w:tcPr>
            <w:tcW w:w="1260" w:type="dxa"/>
          </w:tcPr>
          <w:p w:rsidR="00267A27" w:rsidRPr="001F20D6" w:rsidRDefault="00267A27"/>
        </w:tc>
        <w:tc>
          <w:tcPr>
            <w:tcW w:w="1440" w:type="dxa"/>
          </w:tcPr>
          <w:p w:rsidR="00267A27" w:rsidRPr="001F20D6" w:rsidRDefault="00267A27"/>
        </w:tc>
        <w:tc>
          <w:tcPr>
            <w:tcW w:w="1440" w:type="dxa"/>
          </w:tcPr>
          <w:p w:rsidR="00267A27" w:rsidRPr="001F20D6" w:rsidRDefault="00267A27"/>
        </w:tc>
      </w:tr>
      <w:tr w:rsidR="00267A27" w:rsidRPr="001F20D6" w:rsidTr="00BA2077">
        <w:trPr>
          <w:trHeight w:val="280"/>
          <w:jc w:val="center"/>
        </w:trPr>
        <w:tc>
          <w:tcPr>
            <w:tcW w:w="8460" w:type="dxa"/>
            <w:gridSpan w:val="2"/>
          </w:tcPr>
          <w:p w:rsidR="00267A27" w:rsidRPr="001F20D6" w:rsidRDefault="00267A27" w:rsidP="00AE3BA9">
            <w:pPr>
              <w:ind w:firstLineChars="500" w:firstLine="286"/>
            </w:pPr>
            <w:r w:rsidRPr="001F20D6">
              <w:t>regional/interjudeţean</w:t>
            </w:r>
          </w:p>
        </w:tc>
        <w:tc>
          <w:tcPr>
            <w:tcW w:w="1098" w:type="dxa"/>
            <w:vMerge/>
          </w:tcPr>
          <w:p w:rsidR="00267A27" w:rsidRPr="001F20D6" w:rsidRDefault="00267A27" w:rsidP="00236AA2">
            <w:pPr>
              <w:jc w:val="center"/>
            </w:pPr>
          </w:p>
        </w:tc>
        <w:tc>
          <w:tcPr>
            <w:tcW w:w="1425" w:type="dxa"/>
          </w:tcPr>
          <w:p w:rsidR="00267A27" w:rsidRPr="001F20D6" w:rsidRDefault="00267A27" w:rsidP="00BB65F0">
            <w:pPr>
              <w:jc w:val="center"/>
            </w:pPr>
            <w:r w:rsidRPr="001F20D6">
              <w:t>2</w:t>
            </w:r>
          </w:p>
        </w:tc>
        <w:tc>
          <w:tcPr>
            <w:tcW w:w="717" w:type="dxa"/>
          </w:tcPr>
          <w:p w:rsidR="00267A27" w:rsidRPr="001F20D6" w:rsidRDefault="00267A27" w:rsidP="00236AA2">
            <w:pPr>
              <w:jc w:val="center"/>
            </w:pPr>
          </w:p>
        </w:tc>
        <w:tc>
          <w:tcPr>
            <w:tcW w:w="1260" w:type="dxa"/>
          </w:tcPr>
          <w:p w:rsidR="00267A27" w:rsidRPr="001F20D6" w:rsidRDefault="00267A27"/>
        </w:tc>
        <w:tc>
          <w:tcPr>
            <w:tcW w:w="1440" w:type="dxa"/>
          </w:tcPr>
          <w:p w:rsidR="00267A27" w:rsidRPr="001F20D6" w:rsidRDefault="00267A27"/>
        </w:tc>
        <w:tc>
          <w:tcPr>
            <w:tcW w:w="1440" w:type="dxa"/>
          </w:tcPr>
          <w:p w:rsidR="00267A27" w:rsidRPr="001F20D6" w:rsidRDefault="00267A27"/>
        </w:tc>
      </w:tr>
      <w:tr w:rsidR="00267A27" w:rsidRPr="001F20D6" w:rsidTr="00BA2077">
        <w:trPr>
          <w:jc w:val="center"/>
        </w:trPr>
        <w:tc>
          <w:tcPr>
            <w:tcW w:w="8460" w:type="dxa"/>
            <w:gridSpan w:val="2"/>
          </w:tcPr>
          <w:p w:rsidR="00267A27" w:rsidRPr="001F20D6" w:rsidRDefault="00267A27" w:rsidP="00D10B09">
            <w:pPr>
              <w:rPr>
                <w:b/>
                <w:bCs/>
              </w:rPr>
            </w:pPr>
            <w:r w:rsidRPr="001F20D6">
              <w:rPr>
                <w:b/>
                <w:bCs/>
              </w:rPr>
              <w:t>2) Organizarea  de  spectacole, expoziţii, concerte, simpozioane, la nivel :</w:t>
            </w:r>
          </w:p>
        </w:tc>
        <w:tc>
          <w:tcPr>
            <w:tcW w:w="1098" w:type="dxa"/>
            <w:vMerge/>
          </w:tcPr>
          <w:p w:rsidR="00267A27" w:rsidRPr="001F20D6" w:rsidRDefault="00267A27" w:rsidP="00236AA2">
            <w:pPr>
              <w:jc w:val="center"/>
              <w:rPr>
                <w:b/>
              </w:rPr>
            </w:pPr>
          </w:p>
        </w:tc>
        <w:tc>
          <w:tcPr>
            <w:tcW w:w="1425" w:type="dxa"/>
          </w:tcPr>
          <w:p w:rsidR="00267A27" w:rsidRPr="001F20D6" w:rsidRDefault="00267A27" w:rsidP="00BB65F0">
            <w:pPr>
              <w:jc w:val="center"/>
              <w:rPr>
                <w:b/>
              </w:rPr>
            </w:pPr>
          </w:p>
        </w:tc>
        <w:tc>
          <w:tcPr>
            <w:tcW w:w="717" w:type="dxa"/>
          </w:tcPr>
          <w:p w:rsidR="00267A27" w:rsidRPr="001F20D6" w:rsidRDefault="00267A27" w:rsidP="00236AA2">
            <w:pPr>
              <w:jc w:val="center"/>
              <w:rPr>
                <w:b/>
              </w:rPr>
            </w:pPr>
          </w:p>
        </w:tc>
        <w:tc>
          <w:tcPr>
            <w:tcW w:w="1260" w:type="dxa"/>
          </w:tcPr>
          <w:p w:rsidR="00267A27" w:rsidRPr="001F20D6" w:rsidRDefault="00267A27"/>
        </w:tc>
        <w:tc>
          <w:tcPr>
            <w:tcW w:w="1440" w:type="dxa"/>
          </w:tcPr>
          <w:p w:rsidR="00267A27" w:rsidRPr="001F20D6" w:rsidRDefault="00267A27"/>
        </w:tc>
        <w:tc>
          <w:tcPr>
            <w:tcW w:w="1440" w:type="dxa"/>
          </w:tcPr>
          <w:p w:rsidR="00267A27" w:rsidRPr="001F20D6" w:rsidRDefault="00267A27"/>
        </w:tc>
      </w:tr>
      <w:tr w:rsidR="00267A27" w:rsidRPr="001F20D6" w:rsidTr="00BA2077">
        <w:trPr>
          <w:jc w:val="center"/>
        </w:trPr>
        <w:tc>
          <w:tcPr>
            <w:tcW w:w="8460" w:type="dxa"/>
            <w:gridSpan w:val="2"/>
          </w:tcPr>
          <w:p w:rsidR="00267A27" w:rsidRPr="001F20D6" w:rsidRDefault="00267A27" w:rsidP="00AE3BA9">
            <w:pPr>
              <w:ind w:firstLineChars="500" w:firstLine="286"/>
            </w:pPr>
            <w:r w:rsidRPr="001F20D6">
              <w:t>internaţional</w:t>
            </w:r>
          </w:p>
        </w:tc>
        <w:tc>
          <w:tcPr>
            <w:tcW w:w="1098" w:type="dxa"/>
            <w:vMerge/>
          </w:tcPr>
          <w:p w:rsidR="00267A27" w:rsidRPr="001F20D6" w:rsidRDefault="00267A27" w:rsidP="00236AA2">
            <w:pPr>
              <w:jc w:val="center"/>
            </w:pPr>
          </w:p>
        </w:tc>
        <w:tc>
          <w:tcPr>
            <w:tcW w:w="1425" w:type="dxa"/>
          </w:tcPr>
          <w:p w:rsidR="00267A27" w:rsidRPr="001F20D6" w:rsidRDefault="00267A27" w:rsidP="00BB65F0">
            <w:pPr>
              <w:jc w:val="center"/>
            </w:pPr>
            <w:r w:rsidRPr="001F20D6">
              <w:t>4</w:t>
            </w:r>
          </w:p>
        </w:tc>
        <w:tc>
          <w:tcPr>
            <w:tcW w:w="717" w:type="dxa"/>
          </w:tcPr>
          <w:p w:rsidR="00267A27" w:rsidRPr="001F20D6" w:rsidRDefault="00267A27" w:rsidP="00236AA2">
            <w:pPr>
              <w:jc w:val="center"/>
              <w:rPr>
                <w:b/>
              </w:rPr>
            </w:pPr>
          </w:p>
        </w:tc>
        <w:tc>
          <w:tcPr>
            <w:tcW w:w="1260" w:type="dxa"/>
          </w:tcPr>
          <w:p w:rsidR="00267A27" w:rsidRPr="001F20D6" w:rsidRDefault="00267A27"/>
        </w:tc>
        <w:tc>
          <w:tcPr>
            <w:tcW w:w="1440" w:type="dxa"/>
          </w:tcPr>
          <w:p w:rsidR="00267A27" w:rsidRPr="001F20D6" w:rsidRDefault="00267A27"/>
        </w:tc>
        <w:tc>
          <w:tcPr>
            <w:tcW w:w="1440" w:type="dxa"/>
          </w:tcPr>
          <w:p w:rsidR="00267A27" w:rsidRPr="001F20D6" w:rsidRDefault="00267A27"/>
        </w:tc>
      </w:tr>
      <w:tr w:rsidR="00267A27" w:rsidRPr="001F20D6" w:rsidTr="00BA2077">
        <w:trPr>
          <w:trHeight w:val="200"/>
          <w:jc w:val="center"/>
        </w:trPr>
        <w:tc>
          <w:tcPr>
            <w:tcW w:w="8460" w:type="dxa"/>
            <w:gridSpan w:val="2"/>
          </w:tcPr>
          <w:p w:rsidR="00267A27" w:rsidRPr="001F20D6" w:rsidRDefault="00267A27" w:rsidP="00AE3BA9">
            <w:pPr>
              <w:ind w:firstLineChars="500" w:firstLine="286"/>
            </w:pPr>
            <w:r w:rsidRPr="001F20D6">
              <w:t>naţional</w:t>
            </w:r>
          </w:p>
        </w:tc>
        <w:tc>
          <w:tcPr>
            <w:tcW w:w="1098" w:type="dxa"/>
            <w:vMerge/>
          </w:tcPr>
          <w:p w:rsidR="00267A27" w:rsidRPr="001F20D6" w:rsidRDefault="00267A27" w:rsidP="00236AA2">
            <w:pPr>
              <w:jc w:val="center"/>
            </w:pPr>
          </w:p>
        </w:tc>
        <w:tc>
          <w:tcPr>
            <w:tcW w:w="1425" w:type="dxa"/>
          </w:tcPr>
          <w:p w:rsidR="00267A27" w:rsidRPr="001F20D6" w:rsidRDefault="00267A27" w:rsidP="00BB65F0">
            <w:pPr>
              <w:jc w:val="center"/>
            </w:pPr>
            <w:r w:rsidRPr="001F20D6">
              <w:t>3</w:t>
            </w:r>
          </w:p>
        </w:tc>
        <w:tc>
          <w:tcPr>
            <w:tcW w:w="717" w:type="dxa"/>
          </w:tcPr>
          <w:p w:rsidR="00267A27" w:rsidRPr="001F20D6" w:rsidRDefault="00267A27" w:rsidP="00236AA2">
            <w:pPr>
              <w:jc w:val="center"/>
            </w:pPr>
          </w:p>
        </w:tc>
        <w:tc>
          <w:tcPr>
            <w:tcW w:w="1260" w:type="dxa"/>
          </w:tcPr>
          <w:p w:rsidR="00267A27" w:rsidRPr="001F20D6" w:rsidRDefault="00267A27"/>
        </w:tc>
        <w:tc>
          <w:tcPr>
            <w:tcW w:w="1440" w:type="dxa"/>
          </w:tcPr>
          <w:p w:rsidR="00267A27" w:rsidRPr="001F20D6" w:rsidRDefault="00267A27"/>
        </w:tc>
        <w:tc>
          <w:tcPr>
            <w:tcW w:w="1440" w:type="dxa"/>
          </w:tcPr>
          <w:p w:rsidR="00267A27" w:rsidRPr="001F20D6" w:rsidRDefault="00267A27"/>
        </w:tc>
      </w:tr>
      <w:tr w:rsidR="00267A27" w:rsidRPr="001F20D6" w:rsidTr="00BA2077">
        <w:trPr>
          <w:trHeight w:val="280"/>
          <w:jc w:val="center"/>
        </w:trPr>
        <w:tc>
          <w:tcPr>
            <w:tcW w:w="8460" w:type="dxa"/>
            <w:gridSpan w:val="2"/>
          </w:tcPr>
          <w:p w:rsidR="00267A27" w:rsidRPr="001F20D6" w:rsidRDefault="00267A27" w:rsidP="00253ECB">
            <w:r w:rsidRPr="001F20D6">
              <w:t xml:space="preserve">     regional/interjudeţean</w:t>
            </w:r>
          </w:p>
        </w:tc>
        <w:tc>
          <w:tcPr>
            <w:tcW w:w="1098" w:type="dxa"/>
            <w:vMerge/>
          </w:tcPr>
          <w:p w:rsidR="00267A27" w:rsidRPr="001F20D6" w:rsidRDefault="00267A27" w:rsidP="00236AA2">
            <w:pPr>
              <w:jc w:val="center"/>
            </w:pPr>
          </w:p>
        </w:tc>
        <w:tc>
          <w:tcPr>
            <w:tcW w:w="1425" w:type="dxa"/>
          </w:tcPr>
          <w:p w:rsidR="00267A27" w:rsidRPr="001F20D6" w:rsidRDefault="00267A27" w:rsidP="00BB65F0">
            <w:pPr>
              <w:jc w:val="center"/>
            </w:pPr>
            <w:r w:rsidRPr="001F20D6">
              <w:t>2</w:t>
            </w:r>
          </w:p>
        </w:tc>
        <w:tc>
          <w:tcPr>
            <w:tcW w:w="717" w:type="dxa"/>
          </w:tcPr>
          <w:p w:rsidR="00267A27" w:rsidRPr="001F20D6" w:rsidRDefault="00267A27" w:rsidP="00236AA2">
            <w:pPr>
              <w:jc w:val="center"/>
            </w:pPr>
          </w:p>
        </w:tc>
        <w:tc>
          <w:tcPr>
            <w:tcW w:w="1260" w:type="dxa"/>
          </w:tcPr>
          <w:p w:rsidR="00267A27" w:rsidRPr="001F20D6" w:rsidRDefault="00267A27"/>
        </w:tc>
        <w:tc>
          <w:tcPr>
            <w:tcW w:w="1440" w:type="dxa"/>
          </w:tcPr>
          <w:p w:rsidR="00267A27" w:rsidRPr="001F20D6" w:rsidRDefault="00267A27"/>
        </w:tc>
        <w:tc>
          <w:tcPr>
            <w:tcW w:w="1440" w:type="dxa"/>
          </w:tcPr>
          <w:p w:rsidR="00267A27" w:rsidRPr="001F20D6" w:rsidRDefault="00267A27"/>
        </w:tc>
      </w:tr>
      <w:tr w:rsidR="00267A27" w:rsidRPr="001F20D6" w:rsidTr="00BA2077">
        <w:trPr>
          <w:jc w:val="center"/>
        </w:trPr>
        <w:tc>
          <w:tcPr>
            <w:tcW w:w="8460" w:type="dxa"/>
            <w:gridSpan w:val="2"/>
          </w:tcPr>
          <w:p w:rsidR="00267A27" w:rsidRPr="001F20D6" w:rsidRDefault="00267A27" w:rsidP="00BA2077">
            <w:pPr>
              <w:rPr>
                <w:b/>
                <w:bCs/>
              </w:rPr>
            </w:pPr>
            <w:r w:rsidRPr="001F20D6">
              <w:rPr>
                <w:b/>
                <w:bCs/>
              </w:rPr>
              <w:t xml:space="preserve">g) activitatea </w:t>
            </w:r>
            <w:r w:rsidRPr="001F20D6">
              <w:rPr>
                <w:rFonts w:ascii="Tahoma" w:hAnsi="Tahoma" w:cs="Tahoma"/>
                <w:b/>
                <w:bCs/>
              </w:rPr>
              <w:t>ș</w:t>
            </w:r>
            <w:r w:rsidRPr="001F20D6">
              <w:rPr>
                <w:b/>
                <w:bCs/>
              </w:rPr>
              <w:t>i rezultatele ob</w:t>
            </w:r>
            <w:r w:rsidRPr="001F20D6">
              <w:rPr>
                <w:rFonts w:ascii="Tahoma" w:hAnsi="Tahoma" w:cs="Tahoma"/>
                <w:b/>
                <w:bCs/>
              </w:rPr>
              <w:t>ț</w:t>
            </w:r>
            <w:r w:rsidRPr="001F20D6">
              <w:rPr>
                <w:b/>
                <w:bCs/>
              </w:rPr>
              <w:t>inute  în centrele de excelen</w:t>
            </w:r>
            <w:r w:rsidRPr="001F20D6">
              <w:rPr>
                <w:rFonts w:ascii="Tahoma" w:hAnsi="Tahoma" w:cs="Tahoma"/>
                <w:b/>
                <w:bCs/>
              </w:rPr>
              <w:t>ț</w:t>
            </w:r>
            <w:r w:rsidRPr="001F20D6">
              <w:rPr>
                <w:b/>
                <w:bCs/>
              </w:rPr>
              <w:t>ă,  certificate de inspectorul de specialitate  sau cu elevi cu dificultă</w:t>
            </w:r>
            <w:r w:rsidRPr="001F20D6">
              <w:rPr>
                <w:rFonts w:ascii="Tahoma" w:hAnsi="Tahoma" w:cs="Tahoma"/>
                <w:b/>
                <w:bCs/>
              </w:rPr>
              <w:t>ț</w:t>
            </w:r>
            <w:r w:rsidRPr="001F20D6">
              <w:rPr>
                <w:b/>
                <w:bCs/>
              </w:rPr>
              <w:t>i de  învă</w:t>
            </w:r>
            <w:r w:rsidRPr="001F20D6">
              <w:rPr>
                <w:rFonts w:ascii="Tahoma" w:hAnsi="Tahoma" w:cs="Tahoma"/>
                <w:b/>
                <w:bCs/>
              </w:rPr>
              <w:t>ț</w:t>
            </w:r>
            <w:r w:rsidRPr="001F20D6">
              <w:rPr>
                <w:b/>
                <w:bCs/>
              </w:rPr>
              <w:t>are, certificate de    centrele jude</w:t>
            </w:r>
            <w:r w:rsidRPr="001F20D6">
              <w:rPr>
                <w:rFonts w:ascii="Tahoma" w:hAnsi="Tahoma" w:cs="Tahoma"/>
                <w:b/>
                <w:bCs/>
              </w:rPr>
              <w:t>ț</w:t>
            </w:r>
            <w:r w:rsidRPr="001F20D6">
              <w:rPr>
                <w:b/>
                <w:bCs/>
              </w:rPr>
              <w:t xml:space="preserve">ene de resurse </w:t>
            </w:r>
            <w:r w:rsidRPr="001F20D6">
              <w:rPr>
                <w:rFonts w:ascii="Tahoma" w:hAnsi="Tahoma" w:cs="Tahoma"/>
                <w:b/>
                <w:bCs/>
              </w:rPr>
              <w:t>ș</w:t>
            </w:r>
            <w:r w:rsidRPr="001F20D6">
              <w:rPr>
                <w:b/>
                <w:bCs/>
              </w:rPr>
              <w:t>i asisten</w:t>
            </w:r>
            <w:r w:rsidRPr="001F20D6">
              <w:rPr>
                <w:rFonts w:ascii="Tahoma" w:hAnsi="Tahoma" w:cs="Tahoma"/>
                <w:b/>
                <w:bCs/>
              </w:rPr>
              <w:t>ț</w:t>
            </w:r>
            <w:r w:rsidRPr="001F20D6">
              <w:rPr>
                <w:b/>
                <w:bCs/>
              </w:rPr>
              <w:t>ă  educa</w:t>
            </w:r>
            <w:r w:rsidRPr="001F20D6">
              <w:rPr>
                <w:rFonts w:ascii="Tahoma" w:hAnsi="Tahoma" w:cs="Tahoma"/>
                <w:b/>
                <w:bCs/>
              </w:rPr>
              <w:t>ț</w:t>
            </w:r>
            <w:r w:rsidRPr="001F20D6">
              <w:rPr>
                <w:b/>
                <w:bCs/>
              </w:rPr>
              <w:t>ională        (max. 5p.,cumulat)</w:t>
            </w:r>
          </w:p>
        </w:tc>
        <w:tc>
          <w:tcPr>
            <w:tcW w:w="1098" w:type="dxa"/>
          </w:tcPr>
          <w:p w:rsidR="00267A27" w:rsidRPr="001F20D6" w:rsidRDefault="00267A27" w:rsidP="00236AA2">
            <w:pPr>
              <w:jc w:val="center"/>
              <w:rPr>
                <w:b/>
                <w:bCs/>
              </w:rPr>
            </w:pPr>
            <w:r w:rsidRPr="001F20D6">
              <w:rPr>
                <w:b/>
                <w:bCs/>
              </w:rPr>
              <w:t>5</w:t>
            </w:r>
          </w:p>
        </w:tc>
        <w:tc>
          <w:tcPr>
            <w:tcW w:w="1425" w:type="dxa"/>
          </w:tcPr>
          <w:p w:rsidR="00267A27" w:rsidRPr="00573C91" w:rsidRDefault="00267A27" w:rsidP="00E648EF">
            <w:pPr>
              <w:rPr>
                <w:bCs/>
              </w:rPr>
            </w:pPr>
            <w:r w:rsidRPr="00573C91">
              <w:rPr>
                <w:bCs/>
              </w:rPr>
              <w:t xml:space="preserve">  1p</w:t>
            </w:r>
            <w:r w:rsidRPr="00573C91">
              <w:rPr>
                <w:bCs/>
                <w:lang w:val="en-US"/>
              </w:rPr>
              <w:t>/</w:t>
            </w:r>
            <w:r w:rsidRPr="00573C91">
              <w:rPr>
                <w:bCs/>
              </w:rPr>
              <w:t xml:space="preserve"> activit /an  şcolar  </w:t>
            </w:r>
          </w:p>
        </w:tc>
        <w:tc>
          <w:tcPr>
            <w:tcW w:w="717" w:type="dxa"/>
          </w:tcPr>
          <w:p w:rsidR="00267A27" w:rsidRPr="001F20D6" w:rsidRDefault="00267A27" w:rsidP="00E648EF">
            <w:pPr>
              <w:rPr>
                <w:b/>
                <w:bCs/>
              </w:rPr>
            </w:pPr>
          </w:p>
        </w:tc>
        <w:tc>
          <w:tcPr>
            <w:tcW w:w="1260" w:type="dxa"/>
          </w:tcPr>
          <w:p w:rsidR="00267A27" w:rsidRPr="001F20D6" w:rsidRDefault="00267A27"/>
        </w:tc>
        <w:tc>
          <w:tcPr>
            <w:tcW w:w="1440" w:type="dxa"/>
          </w:tcPr>
          <w:p w:rsidR="00267A27" w:rsidRPr="001F20D6" w:rsidRDefault="00267A27"/>
        </w:tc>
        <w:tc>
          <w:tcPr>
            <w:tcW w:w="1440" w:type="dxa"/>
          </w:tcPr>
          <w:p w:rsidR="00267A27" w:rsidRPr="001F20D6" w:rsidRDefault="00267A27"/>
        </w:tc>
      </w:tr>
      <w:tr w:rsidR="00267A27" w:rsidRPr="001F20D6" w:rsidTr="00BA2077">
        <w:trPr>
          <w:jc w:val="center"/>
        </w:trPr>
        <w:tc>
          <w:tcPr>
            <w:tcW w:w="8460" w:type="dxa"/>
            <w:gridSpan w:val="2"/>
          </w:tcPr>
          <w:p w:rsidR="00267A27" w:rsidRPr="001F20D6" w:rsidRDefault="00267A27" w:rsidP="00B43BD6">
            <w:pPr>
              <w:tabs>
                <w:tab w:val="left" w:pos="330"/>
              </w:tabs>
              <w:rPr>
                <w:b/>
                <w:bCs/>
              </w:rPr>
            </w:pPr>
            <w:r w:rsidRPr="001F20D6">
              <w:rPr>
                <w:b/>
                <w:bCs/>
              </w:rPr>
              <w:t>h) activitate de coordonator de programe educative şcolare şi extraşcolare sau îndrumarea colectivelor redacţionale ale revistelor şcolare avizate de ISJ</w:t>
            </w:r>
          </w:p>
          <w:p w:rsidR="00267A27" w:rsidRPr="001F20D6" w:rsidRDefault="00267A27" w:rsidP="00B43BD6">
            <w:pPr>
              <w:tabs>
                <w:tab w:val="left" w:pos="330"/>
              </w:tabs>
              <w:rPr>
                <w:bCs/>
              </w:rPr>
            </w:pPr>
            <w:r w:rsidRPr="001F20D6">
              <w:rPr>
                <w:bCs/>
              </w:rPr>
              <w:t xml:space="preserve">     - activitate de coordonator de programe educative şcolare şi extraşcolare</w:t>
            </w:r>
          </w:p>
          <w:p w:rsidR="00267A27" w:rsidRDefault="00267A27" w:rsidP="00B43BD6">
            <w:pPr>
              <w:tabs>
                <w:tab w:val="left" w:pos="330"/>
              </w:tabs>
              <w:rPr>
                <w:b/>
                <w:bCs/>
                <w:iCs/>
              </w:rPr>
            </w:pPr>
            <w:r w:rsidRPr="001F20D6">
              <w:rPr>
                <w:bCs/>
              </w:rPr>
              <w:t xml:space="preserve">     - îndrumarea colectivelor redacţionale ale revistelor şcolare</w:t>
            </w:r>
            <w:r w:rsidRPr="001F20D6">
              <w:rPr>
                <w:b/>
              </w:rPr>
              <w:t xml:space="preserve">                                                                                    </w:t>
            </w:r>
            <w:r w:rsidRPr="001F20D6">
              <w:rPr>
                <w:b/>
                <w:bCs/>
              </w:rPr>
              <w:t>(</w:t>
            </w:r>
            <w:r w:rsidRPr="001F20D6">
              <w:rPr>
                <w:b/>
                <w:bCs/>
                <w:i/>
                <w:iCs/>
              </w:rPr>
              <w:t>max.3p., cumulat</w:t>
            </w:r>
            <w:r w:rsidRPr="001F20D6">
              <w:rPr>
                <w:b/>
                <w:bCs/>
                <w:iCs/>
              </w:rPr>
              <w:t>):</w:t>
            </w:r>
          </w:p>
          <w:p w:rsidR="00267A27" w:rsidRPr="001F20D6" w:rsidRDefault="00267A27" w:rsidP="00B43BD6">
            <w:pPr>
              <w:tabs>
                <w:tab w:val="left" w:pos="330"/>
              </w:tabs>
              <w:rPr>
                <w:b/>
                <w:bCs/>
                <w:iCs/>
              </w:rPr>
            </w:pPr>
          </w:p>
          <w:p w:rsidR="00267A27" w:rsidRPr="001F20D6" w:rsidRDefault="00267A27" w:rsidP="00B43BD6">
            <w:pPr>
              <w:tabs>
                <w:tab w:val="left" w:pos="330"/>
              </w:tabs>
              <w:rPr>
                <w:b/>
                <w:bCs/>
              </w:rPr>
            </w:pPr>
          </w:p>
        </w:tc>
        <w:tc>
          <w:tcPr>
            <w:tcW w:w="1098" w:type="dxa"/>
          </w:tcPr>
          <w:p w:rsidR="00267A27" w:rsidRPr="001F20D6" w:rsidRDefault="00267A27" w:rsidP="00236AA2">
            <w:pPr>
              <w:jc w:val="center"/>
              <w:rPr>
                <w:b/>
                <w:bCs/>
              </w:rPr>
            </w:pPr>
            <w:r w:rsidRPr="001F20D6">
              <w:rPr>
                <w:b/>
                <w:bCs/>
              </w:rPr>
              <w:t>3</w:t>
            </w:r>
          </w:p>
        </w:tc>
        <w:tc>
          <w:tcPr>
            <w:tcW w:w="1425" w:type="dxa"/>
          </w:tcPr>
          <w:p w:rsidR="00267A27" w:rsidRPr="001F20D6" w:rsidRDefault="00267A27" w:rsidP="00BA2077">
            <w:pPr>
              <w:jc w:val="center"/>
              <w:rPr>
                <w:b/>
                <w:bCs/>
              </w:rPr>
            </w:pPr>
          </w:p>
          <w:p w:rsidR="00267A27" w:rsidRPr="001F20D6" w:rsidRDefault="00267A27" w:rsidP="00BA2077">
            <w:pPr>
              <w:jc w:val="center"/>
              <w:rPr>
                <w:bCs/>
              </w:rPr>
            </w:pPr>
          </w:p>
          <w:p w:rsidR="00267A27" w:rsidRPr="001F20D6" w:rsidRDefault="00267A27" w:rsidP="00BA2077">
            <w:pPr>
              <w:jc w:val="center"/>
              <w:rPr>
                <w:b/>
                <w:bCs/>
              </w:rPr>
            </w:pPr>
            <w:r w:rsidRPr="001F20D6">
              <w:rPr>
                <w:bCs/>
              </w:rPr>
              <w:t>1</w:t>
            </w:r>
            <w:r>
              <w:rPr>
                <w:bCs/>
              </w:rPr>
              <w:t>p</w:t>
            </w:r>
            <w:r w:rsidRPr="001F20D6">
              <w:rPr>
                <w:bCs/>
              </w:rPr>
              <w:t xml:space="preserve"> / an şcolar</w:t>
            </w:r>
          </w:p>
          <w:p w:rsidR="00267A27" w:rsidRPr="001F20D6" w:rsidRDefault="00267A27" w:rsidP="00BA2077">
            <w:pPr>
              <w:jc w:val="center"/>
              <w:rPr>
                <w:b/>
                <w:bCs/>
              </w:rPr>
            </w:pPr>
            <w:r w:rsidRPr="001F20D6">
              <w:rPr>
                <w:bCs/>
              </w:rPr>
              <w:t xml:space="preserve">1 </w:t>
            </w:r>
            <w:r>
              <w:rPr>
                <w:bCs/>
              </w:rPr>
              <w:t>p</w:t>
            </w:r>
            <w:r w:rsidRPr="001F20D6">
              <w:rPr>
                <w:bCs/>
              </w:rPr>
              <w:t>/ an şcolar</w:t>
            </w:r>
          </w:p>
        </w:tc>
        <w:tc>
          <w:tcPr>
            <w:tcW w:w="717" w:type="dxa"/>
          </w:tcPr>
          <w:p w:rsidR="00267A27" w:rsidRPr="001F20D6" w:rsidRDefault="00267A27" w:rsidP="006360CC">
            <w:pPr>
              <w:rPr>
                <w:b/>
                <w:bCs/>
              </w:rPr>
            </w:pPr>
          </w:p>
        </w:tc>
        <w:tc>
          <w:tcPr>
            <w:tcW w:w="1260" w:type="dxa"/>
          </w:tcPr>
          <w:p w:rsidR="00267A27" w:rsidRPr="001F20D6" w:rsidRDefault="00267A27" w:rsidP="00236AA2">
            <w:pPr>
              <w:jc w:val="center"/>
              <w:rPr>
                <w:b/>
                <w:bCs/>
              </w:rPr>
            </w:pPr>
          </w:p>
        </w:tc>
        <w:tc>
          <w:tcPr>
            <w:tcW w:w="1440" w:type="dxa"/>
          </w:tcPr>
          <w:p w:rsidR="00267A27" w:rsidRPr="001F20D6" w:rsidRDefault="00267A27"/>
        </w:tc>
        <w:tc>
          <w:tcPr>
            <w:tcW w:w="1440" w:type="dxa"/>
          </w:tcPr>
          <w:p w:rsidR="00267A27" w:rsidRPr="001F20D6" w:rsidRDefault="00267A27"/>
        </w:tc>
      </w:tr>
      <w:tr w:rsidR="00267A27" w:rsidRPr="001F20D6" w:rsidTr="00BA2077">
        <w:trPr>
          <w:jc w:val="center"/>
        </w:trPr>
        <w:tc>
          <w:tcPr>
            <w:tcW w:w="8460" w:type="dxa"/>
            <w:gridSpan w:val="2"/>
          </w:tcPr>
          <w:p w:rsidR="00267A27" w:rsidRPr="001F20D6" w:rsidRDefault="00267A27" w:rsidP="00B43BD6">
            <w:pPr>
              <w:rPr>
                <w:b/>
                <w:bCs/>
              </w:rPr>
            </w:pPr>
            <w:r w:rsidRPr="001F20D6">
              <w:rPr>
                <w:b/>
                <w:bCs/>
              </w:rPr>
              <w:t>i)</w:t>
            </w:r>
            <w:r w:rsidRPr="001F20D6">
              <w:t xml:space="preserve"> </w:t>
            </w:r>
            <w:r w:rsidRPr="001F20D6">
              <w:rPr>
                <w:b/>
                <w:bCs/>
              </w:rPr>
              <w:t>activitate dovedită în cadrul Strategiei na</w:t>
            </w:r>
            <w:r w:rsidRPr="001F20D6">
              <w:rPr>
                <w:rFonts w:ascii="Tahoma" w:hAnsi="Tahoma" w:cs="Tahoma"/>
                <w:b/>
                <w:bCs/>
              </w:rPr>
              <w:t>ț</w:t>
            </w:r>
            <w:r w:rsidRPr="001F20D6">
              <w:rPr>
                <w:b/>
                <w:bCs/>
              </w:rPr>
              <w:t>ionale de ac</w:t>
            </w:r>
            <w:r w:rsidRPr="001F20D6">
              <w:rPr>
                <w:rFonts w:ascii="Tahoma" w:hAnsi="Tahoma" w:cs="Tahoma"/>
                <w:b/>
                <w:bCs/>
              </w:rPr>
              <w:t>ț</w:t>
            </w:r>
            <w:r w:rsidRPr="001F20D6">
              <w:rPr>
                <w:b/>
                <w:bCs/>
              </w:rPr>
              <w:t>iune comunitară                  (max.3 p., cumulat)</w:t>
            </w:r>
          </w:p>
        </w:tc>
        <w:tc>
          <w:tcPr>
            <w:tcW w:w="1098" w:type="dxa"/>
          </w:tcPr>
          <w:p w:rsidR="00267A27" w:rsidRPr="001F20D6" w:rsidRDefault="00267A27" w:rsidP="00236AA2">
            <w:pPr>
              <w:jc w:val="center"/>
              <w:rPr>
                <w:b/>
                <w:bCs/>
              </w:rPr>
            </w:pPr>
            <w:r w:rsidRPr="001F20D6">
              <w:rPr>
                <w:b/>
                <w:bCs/>
              </w:rPr>
              <w:t>3</w:t>
            </w:r>
          </w:p>
        </w:tc>
        <w:tc>
          <w:tcPr>
            <w:tcW w:w="1425" w:type="dxa"/>
          </w:tcPr>
          <w:p w:rsidR="00267A27" w:rsidRPr="00573C91" w:rsidRDefault="00267A27" w:rsidP="00236AA2">
            <w:pPr>
              <w:jc w:val="center"/>
              <w:rPr>
                <w:bCs/>
              </w:rPr>
            </w:pPr>
            <w:r w:rsidRPr="00573C91">
              <w:rPr>
                <w:bCs/>
              </w:rPr>
              <w:t>1 p/ activitate</w:t>
            </w:r>
          </w:p>
        </w:tc>
        <w:tc>
          <w:tcPr>
            <w:tcW w:w="717" w:type="dxa"/>
          </w:tcPr>
          <w:p w:rsidR="00267A27" w:rsidRPr="001F20D6" w:rsidRDefault="00267A27" w:rsidP="00236AA2">
            <w:pPr>
              <w:jc w:val="center"/>
              <w:rPr>
                <w:b/>
                <w:bCs/>
              </w:rPr>
            </w:pPr>
          </w:p>
        </w:tc>
        <w:tc>
          <w:tcPr>
            <w:tcW w:w="1260" w:type="dxa"/>
          </w:tcPr>
          <w:p w:rsidR="00267A27" w:rsidRPr="001F20D6" w:rsidRDefault="00267A27" w:rsidP="00236AA2">
            <w:pPr>
              <w:jc w:val="center"/>
              <w:rPr>
                <w:b/>
                <w:bCs/>
              </w:rPr>
            </w:pPr>
          </w:p>
        </w:tc>
        <w:tc>
          <w:tcPr>
            <w:tcW w:w="1440" w:type="dxa"/>
          </w:tcPr>
          <w:p w:rsidR="00267A27" w:rsidRPr="001F20D6" w:rsidRDefault="00267A27">
            <w:r w:rsidRPr="001F20D6">
              <w:rPr>
                <w:b/>
                <w:bCs/>
              </w:rPr>
              <w:t> </w:t>
            </w:r>
          </w:p>
        </w:tc>
        <w:tc>
          <w:tcPr>
            <w:tcW w:w="1440" w:type="dxa"/>
          </w:tcPr>
          <w:p w:rsidR="00267A27" w:rsidRPr="001F20D6" w:rsidRDefault="00267A27">
            <w:pPr>
              <w:rPr>
                <w:b/>
                <w:bCs/>
              </w:rPr>
            </w:pPr>
          </w:p>
        </w:tc>
      </w:tr>
      <w:tr w:rsidR="00267A27" w:rsidRPr="001F20D6" w:rsidTr="00BA2077">
        <w:trPr>
          <w:trHeight w:val="180"/>
          <w:jc w:val="center"/>
        </w:trPr>
        <w:tc>
          <w:tcPr>
            <w:tcW w:w="8460" w:type="dxa"/>
            <w:gridSpan w:val="2"/>
            <w:vAlign w:val="bottom"/>
          </w:tcPr>
          <w:p w:rsidR="00267A27" w:rsidRPr="001F20D6" w:rsidRDefault="00267A27" w:rsidP="00211D69">
            <w:pPr>
              <w:rPr>
                <w:b/>
              </w:rPr>
            </w:pPr>
            <w:r w:rsidRPr="001F20D6">
              <w:rPr>
                <w:b/>
              </w:rPr>
              <w:t>j) -crearea de softuri educa</w:t>
            </w:r>
            <w:r w:rsidRPr="001F20D6">
              <w:rPr>
                <w:rFonts w:ascii="Tahoma" w:hAnsi="Tahoma" w:cs="Tahoma"/>
                <w:b/>
              </w:rPr>
              <w:t>ț</w:t>
            </w:r>
            <w:r w:rsidRPr="001F20D6">
              <w:rPr>
                <w:b/>
              </w:rPr>
              <w:t>ionale  în specialitate</w:t>
            </w:r>
          </w:p>
          <w:p w:rsidR="00267A27" w:rsidRPr="001F20D6" w:rsidRDefault="00267A27" w:rsidP="00211D69">
            <w:pPr>
              <w:rPr>
                <w:b/>
              </w:rPr>
            </w:pPr>
            <w:r w:rsidRPr="001F20D6">
              <w:rPr>
                <w:b/>
              </w:rPr>
              <w:t xml:space="preserve">     - platforme de e-learning pentru sus</w:t>
            </w:r>
            <w:r w:rsidRPr="001F20D6">
              <w:rPr>
                <w:rFonts w:ascii="Tahoma" w:hAnsi="Tahoma" w:cs="Tahoma"/>
                <w:b/>
              </w:rPr>
              <w:t>ț</w:t>
            </w:r>
            <w:r w:rsidRPr="001F20D6">
              <w:rPr>
                <w:b/>
              </w:rPr>
              <w:t xml:space="preserve">inerea progresului </w:t>
            </w:r>
            <w:r w:rsidRPr="001F20D6">
              <w:rPr>
                <w:rFonts w:ascii="Tahoma" w:hAnsi="Tahoma" w:cs="Tahoma"/>
                <w:b/>
              </w:rPr>
              <w:t>ș</w:t>
            </w:r>
            <w:r w:rsidRPr="001F20D6">
              <w:rPr>
                <w:b/>
              </w:rPr>
              <w:t>colar, avizate de Ministerul Educa</w:t>
            </w:r>
            <w:r w:rsidRPr="001F20D6">
              <w:rPr>
                <w:rFonts w:ascii="Tahoma" w:hAnsi="Tahoma" w:cs="Tahoma"/>
                <w:b/>
              </w:rPr>
              <w:t>ț</w:t>
            </w:r>
            <w:r w:rsidRPr="001F20D6">
              <w:rPr>
                <w:b/>
              </w:rPr>
              <w:t>iei Na</w:t>
            </w:r>
            <w:r w:rsidRPr="001F20D6">
              <w:rPr>
                <w:rFonts w:ascii="Tahoma" w:hAnsi="Tahoma" w:cs="Tahoma"/>
                <w:b/>
              </w:rPr>
              <w:t>ț</w:t>
            </w:r>
            <w:r w:rsidRPr="001F20D6">
              <w:rPr>
                <w:b/>
              </w:rPr>
              <w:t>ionale.  (max.4p., cumulat)</w:t>
            </w:r>
          </w:p>
        </w:tc>
        <w:tc>
          <w:tcPr>
            <w:tcW w:w="1098" w:type="dxa"/>
          </w:tcPr>
          <w:p w:rsidR="00267A27" w:rsidRPr="001F20D6" w:rsidRDefault="00267A27" w:rsidP="00236AA2">
            <w:pPr>
              <w:jc w:val="center"/>
              <w:rPr>
                <w:b/>
              </w:rPr>
            </w:pPr>
            <w:r w:rsidRPr="001F20D6">
              <w:rPr>
                <w:b/>
              </w:rPr>
              <w:t>4</w:t>
            </w:r>
          </w:p>
        </w:tc>
        <w:tc>
          <w:tcPr>
            <w:tcW w:w="1425" w:type="dxa"/>
          </w:tcPr>
          <w:p w:rsidR="00267A27" w:rsidRPr="001F20D6" w:rsidRDefault="00267A27" w:rsidP="009A6F11">
            <w:pPr>
              <w:jc w:val="center"/>
            </w:pPr>
          </w:p>
          <w:p w:rsidR="00267A27" w:rsidRPr="001F20D6" w:rsidRDefault="00267A27" w:rsidP="009A6F11">
            <w:pPr>
              <w:jc w:val="center"/>
            </w:pPr>
            <w:r w:rsidRPr="001F20D6">
              <w:t>2p/soft (platforma)</w:t>
            </w:r>
          </w:p>
          <w:p w:rsidR="00267A27" w:rsidRPr="001F20D6" w:rsidRDefault="00267A27" w:rsidP="009A6F11">
            <w:pPr>
              <w:jc w:val="center"/>
            </w:pPr>
          </w:p>
          <w:p w:rsidR="00267A27" w:rsidRPr="001F20D6" w:rsidRDefault="00267A27" w:rsidP="009A6F11">
            <w:pPr>
              <w:jc w:val="center"/>
            </w:pPr>
          </w:p>
        </w:tc>
        <w:tc>
          <w:tcPr>
            <w:tcW w:w="717" w:type="dxa"/>
          </w:tcPr>
          <w:p w:rsidR="00267A27" w:rsidRPr="001F20D6" w:rsidRDefault="00267A27" w:rsidP="00236AA2">
            <w:pPr>
              <w:jc w:val="center"/>
            </w:pPr>
          </w:p>
        </w:tc>
        <w:tc>
          <w:tcPr>
            <w:tcW w:w="1260" w:type="dxa"/>
          </w:tcPr>
          <w:p w:rsidR="00267A27" w:rsidRPr="001F20D6" w:rsidRDefault="00267A27" w:rsidP="00236AA2">
            <w:pPr>
              <w:jc w:val="center"/>
            </w:pPr>
          </w:p>
        </w:tc>
        <w:tc>
          <w:tcPr>
            <w:tcW w:w="1440" w:type="dxa"/>
          </w:tcPr>
          <w:p w:rsidR="00267A27" w:rsidRPr="001F20D6" w:rsidRDefault="00267A27"/>
        </w:tc>
        <w:tc>
          <w:tcPr>
            <w:tcW w:w="1440" w:type="dxa"/>
          </w:tcPr>
          <w:p w:rsidR="00267A27" w:rsidRPr="001F20D6" w:rsidRDefault="00267A27"/>
        </w:tc>
      </w:tr>
      <w:tr w:rsidR="00267A27" w:rsidRPr="001F20D6" w:rsidTr="00BA2077">
        <w:trPr>
          <w:jc w:val="center"/>
        </w:trPr>
        <w:tc>
          <w:tcPr>
            <w:tcW w:w="8460" w:type="dxa"/>
            <w:gridSpan w:val="2"/>
            <w:vAlign w:val="center"/>
          </w:tcPr>
          <w:p w:rsidR="00267A27" w:rsidRPr="001F20D6" w:rsidRDefault="00267A27" w:rsidP="00236AA2">
            <w:pPr>
              <w:jc w:val="center"/>
              <w:rPr>
                <w:b/>
              </w:rPr>
            </w:pPr>
          </w:p>
          <w:p w:rsidR="00267A27" w:rsidRPr="001F20D6" w:rsidRDefault="00267A27" w:rsidP="00064390">
            <w:pPr>
              <w:jc w:val="center"/>
              <w:rPr>
                <w:b/>
              </w:rPr>
            </w:pPr>
            <w:r w:rsidRPr="001F20D6">
              <w:rPr>
                <w:b/>
              </w:rPr>
              <w:t>TOTAL CRITERIUL 1</w:t>
            </w:r>
          </w:p>
          <w:p w:rsidR="00267A27" w:rsidRPr="001F20D6" w:rsidRDefault="00267A27" w:rsidP="00236AA2">
            <w:pPr>
              <w:jc w:val="center"/>
              <w:rPr>
                <w:b/>
              </w:rPr>
            </w:pPr>
          </w:p>
          <w:p w:rsidR="00267A27" w:rsidRDefault="00267A27" w:rsidP="00236AA2">
            <w:pPr>
              <w:jc w:val="center"/>
              <w:rPr>
                <w:b/>
              </w:rPr>
            </w:pPr>
          </w:p>
          <w:p w:rsidR="00267A27" w:rsidRDefault="00267A27" w:rsidP="00236AA2">
            <w:pPr>
              <w:jc w:val="center"/>
              <w:rPr>
                <w:b/>
              </w:rPr>
            </w:pPr>
          </w:p>
          <w:p w:rsidR="00267A27" w:rsidRPr="001F20D6" w:rsidRDefault="00267A27" w:rsidP="00236AA2">
            <w:pPr>
              <w:jc w:val="center"/>
              <w:rPr>
                <w:b/>
              </w:rPr>
            </w:pPr>
          </w:p>
        </w:tc>
        <w:tc>
          <w:tcPr>
            <w:tcW w:w="1098" w:type="dxa"/>
          </w:tcPr>
          <w:p w:rsidR="00267A27" w:rsidRPr="001F20D6" w:rsidRDefault="00267A27" w:rsidP="00236AA2">
            <w:pPr>
              <w:jc w:val="center"/>
              <w:rPr>
                <w:b/>
              </w:rPr>
            </w:pPr>
            <w:r w:rsidRPr="001F20D6">
              <w:rPr>
                <w:b/>
              </w:rPr>
              <w:t>80</w:t>
            </w:r>
          </w:p>
          <w:p w:rsidR="00267A27" w:rsidRPr="001F20D6" w:rsidRDefault="00267A27" w:rsidP="00236AA2">
            <w:pPr>
              <w:jc w:val="center"/>
              <w:rPr>
                <w:b/>
              </w:rPr>
            </w:pPr>
            <w:r w:rsidRPr="001F20D6">
              <w:rPr>
                <w:b/>
              </w:rPr>
              <w:t>puncte</w:t>
            </w:r>
          </w:p>
        </w:tc>
        <w:tc>
          <w:tcPr>
            <w:tcW w:w="1425" w:type="dxa"/>
          </w:tcPr>
          <w:p w:rsidR="00267A27" w:rsidRPr="001F20D6" w:rsidRDefault="00267A27" w:rsidP="00236AA2">
            <w:pPr>
              <w:jc w:val="center"/>
            </w:pPr>
          </w:p>
        </w:tc>
        <w:tc>
          <w:tcPr>
            <w:tcW w:w="717" w:type="dxa"/>
          </w:tcPr>
          <w:p w:rsidR="00267A27" w:rsidRPr="001F20D6" w:rsidRDefault="00267A27" w:rsidP="00236AA2">
            <w:pPr>
              <w:jc w:val="center"/>
            </w:pPr>
          </w:p>
        </w:tc>
        <w:tc>
          <w:tcPr>
            <w:tcW w:w="1260" w:type="dxa"/>
          </w:tcPr>
          <w:p w:rsidR="00267A27" w:rsidRPr="001F20D6" w:rsidRDefault="00267A27" w:rsidP="00236AA2">
            <w:pPr>
              <w:jc w:val="center"/>
            </w:pPr>
          </w:p>
        </w:tc>
        <w:tc>
          <w:tcPr>
            <w:tcW w:w="1440" w:type="dxa"/>
          </w:tcPr>
          <w:p w:rsidR="00267A27" w:rsidRPr="001F20D6" w:rsidRDefault="00267A27"/>
        </w:tc>
        <w:tc>
          <w:tcPr>
            <w:tcW w:w="1440" w:type="dxa"/>
          </w:tcPr>
          <w:p w:rsidR="00267A27" w:rsidRPr="001F20D6" w:rsidRDefault="00267A27"/>
        </w:tc>
      </w:tr>
      <w:tr w:rsidR="00267A27" w:rsidRPr="001F20D6" w:rsidTr="00BA2077">
        <w:trPr>
          <w:jc w:val="center"/>
        </w:trPr>
        <w:tc>
          <w:tcPr>
            <w:tcW w:w="8460" w:type="dxa"/>
            <w:gridSpan w:val="2"/>
          </w:tcPr>
          <w:p w:rsidR="00267A27" w:rsidRPr="000B33E0" w:rsidRDefault="00267A27" w:rsidP="00236AA2">
            <w:pPr>
              <w:jc w:val="both"/>
              <w:rPr>
                <w:b/>
                <w:bCs/>
                <w:sz w:val="28"/>
                <w:szCs w:val="28"/>
              </w:rPr>
            </w:pPr>
            <w:r w:rsidRPr="000B33E0">
              <w:rPr>
                <w:b/>
                <w:bCs/>
                <w:sz w:val="28"/>
                <w:szCs w:val="28"/>
              </w:rPr>
              <w:t>2.Performanţe deosebite în inovarea didactică/ managerială, materializate în:</w:t>
            </w:r>
          </w:p>
        </w:tc>
        <w:tc>
          <w:tcPr>
            <w:tcW w:w="1098" w:type="dxa"/>
          </w:tcPr>
          <w:p w:rsidR="00267A27" w:rsidRPr="001F20D6" w:rsidRDefault="00267A27" w:rsidP="00236AA2">
            <w:pPr>
              <w:jc w:val="center"/>
              <w:rPr>
                <w:b/>
                <w:bCs/>
              </w:rPr>
            </w:pPr>
          </w:p>
          <w:p w:rsidR="00267A27" w:rsidRPr="001F20D6" w:rsidRDefault="00267A27" w:rsidP="00236AA2">
            <w:pPr>
              <w:jc w:val="center"/>
              <w:rPr>
                <w:b/>
                <w:bCs/>
              </w:rPr>
            </w:pPr>
            <w:r w:rsidRPr="001F20D6">
              <w:rPr>
                <w:b/>
                <w:bCs/>
              </w:rPr>
              <w:t>10</w:t>
            </w:r>
          </w:p>
        </w:tc>
        <w:tc>
          <w:tcPr>
            <w:tcW w:w="1425" w:type="dxa"/>
          </w:tcPr>
          <w:p w:rsidR="00267A27" w:rsidRPr="001F20D6" w:rsidRDefault="00267A27" w:rsidP="00236AA2">
            <w:pPr>
              <w:jc w:val="center"/>
              <w:rPr>
                <w:b/>
                <w:bCs/>
              </w:rPr>
            </w:pPr>
          </w:p>
        </w:tc>
        <w:tc>
          <w:tcPr>
            <w:tcW w:w="717" w:type="dxa"/>
          </w:tcPr>
          <w:p w:rsidR="00267A27" w:rsidRPr="001F20D6" w:rsidRDefault="00267A27" w:rsidP="00236AA2">
            <w:pPr>
              <w:jc w:val="center"/>
              <w:rPr>
                <w:b/>
                <w:bCs/>
              </w:rPr>
            </w:pPr>
          </w:p>
        </w:tc>
        <w:tc>
          <w:tcPr>
            <w:tcW w:w="1260" w:type="dxa"/>
          </w:tcPr>
          <w:p w:rsidR="00267A27" w:rsidRPr="001F20D6" w:rsidRDefault="00267A27" w:rsidP="00236AA2">
            <w:pPr>
              <w:jc w:val="center"/>
              <w:rPr>
                <w:b/>
                <w:bCs/>
              </w:rPr>
            </w:pPr>
          </w:p>
        </w:tc>
        <w:tc>
          <w:tcPr>
            <w:tcW w:w="1440" w:type="dxa"/>
          </w:tcPr>
          <w:p w:rsidR="00267A27" w:rsidRPr="001F20D6" w:rsidRDefault="00267A27">
            <w:r w:rsidRPr="001F20D6">
              <w:rPr>
                <w:b/>
                <w:bCs/>
              </w:rPr>
              <w:t> </w:t>
            </w:r>
          </w:p>
        </w:tc>
        <w:tc>
          <w:tcPr>
            <w:tcW w:w="1440" w:type="dxa"/>
          </w:tcPr>
          <w:p w:rsidR="00267A27" w:rsidRPr="001F20D6" w:rsidRDefault="00267A27">
            <w:pPr>
              <w:rPr>
                <w:b/>
                <w:bCs/>
              </w:rPr>
            </w:pPr>
          </w:p>
        </w:tc>
      </w:tr>
      <w:tr w:rsidR="00267A27" w:rsidRPr="001F20D6" w:rsidTr="00BA2077">
        <w:trPr>
          <w:jc w:val="center"/>
        </w:trPr>
        <w:tc>
          <w:tcPr>
            <w:tcW w:w="8460" w:type="dxa"/>
            <w:gridSpan w:val="2"/>
          </w:tcPr>
          <w:p w:rsidR="00267A27" w:rsidRPr="001F20D6" w:rsidRDefault="00267A27" w:rsidP="00B84837">
            <w:pPr>
              <w:rPr>
                <w:b/>
                <w:bCs/>
              </w:rPr>
            </w:pPr>
            <w:r w:rsidRPr="001F20D6">
              <w:rPr>
                <w:b/>
                <w:bCs/>
              </w:rPr>
              <w:t xml:space="preserve">a) elaborarea de programe  </w:t>
            </w:r>
            <w:r w:rsidRPr="001F20D6">
              <w:rPr>
                <w:rFonts w:ascii="Tahoma" w:hAnsi="Tahoma" w:cs="Tahoma"/>
                <w:b/>
                <w:bCs/>
              </w:rPr>
              <w:t>ș</w:t>
            </w:r>
            <w:r w:rsidRPr="001F20D6">
              <w:rPr>
                <w:b/>
                <w:bCs/>
              </w:rPr>
              <w:t xml:space="preserve">colare, regulamente, metodologii , îndrumătoare </w:t>
            </w:r>
            <w:r w:rsidRPr="001F20D6">
              <w:rPr>
                <w:b/>
                <w:bCs/>
                <w:lang w:val="en-US"/>
              </w:rPr>
              <w:t>/</w:t>
            </w:r>
            <w:r w:rsidRPr="001F20D6">
              <w:rPr>
                <w:b/>
                <w:bCs/>
              </w:rPr>
              <w:t xml:space="preserve">ghiduri   metodice , manuale </w:t>
            </w:r>
            <w:r w:rsidRPr="001F20D6">
              <w:rPr>
                <w:rFonts w:ascii="Tahoma" w:hAnsi="Tahoma" w:cs="Tahoma"/>
                <w:b/>
                <w:bCs/>
              </w:rPr>
              <w:t>ș</w:t>
            </w:r>
            <w:r w:rsidRPr="001F20D6">
              <w:rPr>
                <w:b/>
                <w:bCs/>
              </w:rPr>
              <w:t xml:space="preserve">colare, auxiliare didactice  avizate de inspectoratul  </w:t>
            </w:r>
            <w:r w:rsidRPr="001F20D6">
              <w:rPr>
                <w:rFonts w:ascii="Tahoma" w:hAnsi="Tahoma" w:cs="Tahoma"/>
                <w:b/>
                <w:bCs/>
              </w:rPr>
              <w:t>ș</w:t>
            </w:r>
            <w:r w:rsidRPr="001F20D6">
              <w:rPr>
                <w:b/>
                <w:bCs/>
              </w:rPr>
              <w:t>colar sau de Ministerul Educa</w:t>
            </w:r>
            <w:r w:rsidRPr="001F20D6">
              <w:rPr>
                <w:rFonts w:ascii="Tahoma" w:hAnsi="Tahoma" w:cs="Tahoma"/>
                <w:b/>
                <w:bCs/>
              </w:rPr>
              <w:t>ț</w:t>
            </w:r>
            <w:r w:rsidRPr="001F20D6">
              <w:rPr>
                <w:b/>
                <w:bCs/>
              </w:rPr>
              <w:t>iei  Na</w:t>
            </w:r>
            <w:r w:rsidRPr="001F20D6">
              <w:rPr>
                <w:rFonts w:ascii="Tahoma" w:hAnsi="Tahoma" w:cs="Tahoma"/>
                <w:b/>
                <w:bCs/>
              </w:rPr>
              <w:t>ț</w:t>
            </w:r>
            <w:r w:rsidRPr="001F20D6">
              <w:rPr>
                <w:b/>
                <w:bCs/>
              </w:rPr>
              <w:t xml:space="preserve">ionale,  după  caz; </w:t>
            </w:r>
          </w:p>
          <w:p w:rsidR="00267A27" w:rsidRPr="001F20D6" w:rsidRDefault="00267A27" w:rsidP="00FF7BD6">
            <w:pPr>
              <w:rPr>
                <w:b/>
                <w:bCs/>
              </w:rPr>
            </w:pPr>
            <w:r w:rsidRPr="001F20D6">
              <w:rPr>
                <w:b/>
                <w:bCs/>
              </w:rPr>
              <w:t>căr</w:t>
            </w:r>
            <w:r w:rsidRPr="001F20D6">
              <w:rPr>
                <w:rFonts w:ascii="Tahoma" w:hAnsi="Tahoma" w:cs="Tahoma"/>
                <w:b/>
                <w:bCs/>
              </w:rPr>
              <w:t>ț</w:t>
            </w:r>
            <w:r w:rsidRPr="001F20D6">
              <w:rPr>
                <w:b/>
                <w:bCs/>
              </w:rPr>
              <w:t>i în domeniul educa</w:t>
            </w:r>
            <w:r w:rsidRPr="001F20D6">
              <w:rPr>
                <w:rFonts w:ascii="Tahoma" w:hAnsi="Tahoma" w:cs="Tahoma"/>
                <w:b/>
                <w:bCs/>
              </w:rPr>
              <w:t>ț</w:t>
            </w:r>
            <w:r w:rsidRPr="001F20D6">
              <w:rPr>
                <w:b/>
                <w:bCs/>
              </w:rPr>
              <w:t xml:space="preserve">ional, înregistrate cu ISBN/ISSN; elaborarea de programe </w:t>
            </w:r>
            <w:r w:rsidRPr="001F20D6">
              <w:rPr>
                <w:rFonts w:ascii="Tahoma" w:hAnsi="Tahoma" w:cs="Tahoma"/>
                <w:b/>
                <w:bCs/>
              </w:rPr>
              <w:t>ș</w:t>
            </w:r>
            <w:r w:rsidRPr="001F20D6">
              <w:rPr>
                <w:b/>
                <w:bCs/>
              </w:rPr>
              <w:t>colare pentru discipline op</w:t>
            </w:r>
            <w:r w:rsidRPr="001F20D6">
              <w:rPr>
                <w:rFonts w:ascii="Tahoma" w:hAnsi="Tahoma" w:cs="Tahoma"/>
                <w:b/>
                <w:bCs/>
              </w:rPr>
              <w:t>ț</w:t>
            </w:r>
            <w:r w:rsidRPr="001F20D6">
              <w:rPr>
                <w:b/>
                <w:bCs/>
              </w:rPr>
              <w:t>ionale noi,  înso</w:t>
            </w:r>
            <w:r w:rsidRPr="001F20D6">
              <w:rPr>
                <w:rFonts w:ascii="Tahoma" w:hAnsi="Tahoma" w:cs="Tahoma"/>
                <w:b/>
                <w:bCs/>
              </w:rPr>
              <w:t>ț</w:t>
            </w:r>
            <w:r w:rsidRPr="001F20D6">
              <w:rPr>
                <w:b/>
                <w:bCs/>
              </w:rPr>
              <w:t>ite de suportul de curs sau vizând curriculumul pentru op</w:t>
            </w:r>
            <w:r w:rsidRPr="001F20D6">
              <w:rPr>
                <w:rFonts w:ascii="Tahoma" w:hAnsi="Tahoma" w:cs="Tahoma"/>
                <w:b/>
                <w:bCs/>
              </w:rPr>
              <w:t>ț</w:t>
            </w:r>
            <w:r w:rsidRPr="001F20D6">
              <w:rPr>
                <w:b/>
                <w:bCs/>
              </w:rPr>
              <w:t xml:space="preserve">ional integrat  în dezvoltare locală, avizate de inspectoratul </w:t>
            </w:r>
            <w:r w:rsidRPr="001F20D6">
              <w:rPr>
                <w:rFonts w:ascii="Tahoma" w:hAnsi="Tahoma" w:cs="Tahoma"/>
                <w:b/>
                <w:bCs/>
              </w:rPr>
              <w:t>ș</w:t>
            </w:r>
            <w:r w:rsidRPr="001F20D6">
              <w:rPr>
                <w:b/>
                <w:bCs/>
              </w:rPr>
              <w:t xml:space="preserve">colar; (max. </w:t>
            </w:r>
            <w:r>
              <w:rPr>
                <w:b/>
                <w:bCs/>
              </w:rPr>
              <w:t>2,5</w:t>
            </w:r>
            <w:r w:rsidRPr="001F20D6">
              <w:rPr>
                <w:b/>
                <w:bCs/>
              </w:rPr>
              <w:t>p. , cumulat)</w:t>
            </w:r>
          </w:p>
        </w:tc>
        <w:tc>
          <w:tcPr>
            <w:tcW w:w="1098" w:type="dxa"/>
            <w:vMerge w:val="restart"/>
          </w:tcPr>
          <w:p w:rsidR="00267A27" w:rsidRPr="001F20D6" w:rsidRDefault="00267A27" w:rsidP="00236AA2">
            <w:pPr>
              <w:jc w:val="center"/>
              <w:rPr>
                <w:b/>
                <w:bCs/>
              </w:rPr>
            </w:pPr>
          </w:p>
          <w:p w:rsidR="00267A27" w:rsidRPr="001F20D6" w:rsidRDefault="00267A27" w:rsidP="00236AA2">
            <w:pPr>
              <w:jc w:val="center"/>
              <w:rPr>
                <w:b/>
                <w:bCs/>
              </w:rPr>
            </w:pPr>
          </w:p>
          <w:p w:rsidR="00267A27" w:rsidRPr="001F20D6" w:rsidRDefault="00267A27" w:rsidP="00236AA2">
            <w:pPr>
              <w:jc w:val="center"/>
              <w:rPr>
                <w:b/>
                <w:bCs/>
              </w:rPr>
            </w:pPr>
            <w:r>
              <w:rPr>
                <w:b/>
                <w:bCs/>
              </w:rPr>
              <w:t>2,5</w:t>
            </w:r>
          </w:p>
          <w:p w:rsidR="00267A27" w:rsidRPr="001F20D6" w:rsidRDefault="00267A27" w:rsidP="00236AA2">
            <w:pPr>
              <w:jc w:val="center"/>
            </w:pPr>
          </w:p>
          <w:p w:rsidR="00267A27" w:rsidRPr="001F20D6" w:rsidRDefault="00267A27" w:rsidP="001A47F7">
            <w:pPr>
              <w:rPr>
                <w:b/>
                <w:bCs/>
              </w:rPr>
            </w:pPr>
          </w:p>
        </w:tc>
        <w:tc>
          <w:tcPr>
            <w:tcW w:w="1425" w:type="dxa"/>
          </w:tcPr>
          <w:p w:rsidR="00267A27" w:rsidRPr="001F20D6" w:rsidRDefault="00267A27" w:rsidP="00236AA2">
            <w:pPr>
              <w:jc w:val="center"/>
              <w:rPr>
                <w:b/>
                <w:bCs/>
              </w:rPr>
            </w:pPr>
          </w:p>
        </w:tc>
        <w:tc>
          <w:tcPr>
            <w:tcW w:w="717" w:type="dxa"/>
          </w:tcPr>
          <w:p w:rsidR="00267A27" w:rsidRPr="001F20D6" w:rsidRDefault="00267A27" w:rsidP="00236AA2">
            <w:pPr>
              <w:jc w:val="center"/>
              <w:rPr>
                <w:b/>
                <w:bCs/>
              </w:rPr>
            </w:pPr>
          </w:p>
        </w:tc>
        <w:tc>
          <w:tcPr>
            <w:tcW w:w="1260" w:type="dxa"/>
          </w:tcPr>
          <w:p w:rsidR="00267A27" w:rsidRPr="001F20D6" w:rsidRDefault="00267A27" w:rsidP="00236AA2">
            <w:pPr>
              <w:jc w:val="center"/>
              <w:rPr>
                <w:b/>
                <w:bCs/>
              </w:rPr>
            </w:pPr>
          </w:p>
        </w:tc>
        <w:tc>
          <w:tcPr>
            <w:tcW w:w="1440" w:type="dxa"/>
          </w:tcPr>
          <w:p w:rsidR="00267A27" w:rsidRPr="001F20D6" w:rsidRDefault="00267A27">
            <w:r w:rsidRPr="001F20D6">
              <w:rPr>
                <w:b/>
                <w:bCs/>
              </w:rPr>
              <w:t> </w:t>
            </w:r>
          </w:p>
        </w:tc>
        <w:tc>
          <w:tcPr>
            <w:tcW w:w="1440" w:type="dxa"/>
          </w:tcPr>
          <w:p w:rsidR="00267A27" w:rsidRPr="001F20D6" w:rsidRDefault="00267A27">
            <w:pPr>
              <w:rPr>
                <w:b/>
                <w:bCs/>
              </w:rPr>
            </w:pPr>
          </w:p>
        </w:tc>
      </w:tr>
      <w:tr w:rsidR="00267A27" w:rsidRPr="001F20D6" w:rsidTr="00BA2077">
        <w:trPr>
          <w:jc w:val="center"/>
        </w:trPr>
        <w:tc>
          <w:tcPr>
            <w:tcW w:w="8460" w:type="dxa"/>
            <w:gridSpan w:val="2"/>
          </w:tcPr>
          <w:p w:rsidR="00267A27" w:rsidRPr="001F20D6" w:rsidRDefault="00267A27" w:rsidP="00AE3BA9">
            <w:pPr>
              <w:ind w:firstLineChars="200" w:firstLine="114"/>
            </w:pPr>
            <w:r w:rsidRPr="001F20D6">
              <w:t>elaborarea de programe şcolare avizate de inspectoratul şcolar sau de M.E.N., după caz</w:t>
            </w:r>
          </w:p>
        </w:tc>
        <w:tc>
          <w:tcPr>
            <w:tcW w:w="1098" w:type="dxa"/>
            <w:vMerge/>
          </w:tcPr>
          <w:p w:rsidR="00267A27" w:rsidRPr="001F20D6" w:rsidRDefault="00267A27" w:rsidP="001A47F7"/>
        </w:tc>
        <w:tc>
          <w:tcPr>
            <w:tcW w:w="1425" w:type="dxa"/>
          </w:tcPr>
          <w:p w:rsidR="00267A27" w:rsidRPr="001F20D6" w:rsidRDefault="00267A27" w:rsidP="00236AA2">
            <w:pPr>
              <w:jc w:val="center"/>
            </w:pPr>
            <w:r w:rsidRPr="001F20D6">
              <w:t>1</w:t>
            </w:r>
          </w:p>
        </w:tc>
        <w:tc>
          <w:tcPr>
            <w:tcW w:w="717" w:type="dxa"/>
          </w:tcPr>
          <w:p w:rsidR="00267A27" w:rsidRPr="001F20D6" w:rsidRDefault="00267A27" w:rsidP="00236AA2">
            <w:pPr>
              <w:jc w:val="center"/>
            </w:pPr>
          </w:p>
        </w:tc>
        <w:tc>
          <w:tcPr>
            <w:tcW w:w="1260" w:type="dxa"/>
          </w:tcPr>
          <w:p w:rsidR="00267A27" w:rsidRPr="001F20D6" w:rsidRDefault="00267A27" w:rsidP="00236AA2">
            <w:pPr>
              <w:jc w:val="center"/>
            </w:pPr>
          </w:p>
        </w:tc>
        <w:tc>
          <w:tcPr>
            <w:tcW w:w="1440" w:type="dxa"/>
          </w:tcPr>
          <w:p w:rsidR="00267A27" w:rsidRPr="001F20D6" w:rsidRDefault="00267A27">
            <w:r w:rsidRPr="001F20D6">
              <w:t> </w:t>
            </w:r>
          </w:p>
        </w:tc>
        <w:tc>
          <w:tcPr>
            <w:tcW w:w="1440" w:type="dxa"/>
          </w:tcPr>
          <w:p w:rsidR="00267A27" w:rsidRPr="001F20D6" w:rsidRDefault="00267A27"/>
        </w:tc>
      </w:tr>
      <w:tr w:rsidR="00267A27" w:rsidRPr="001F20D6" w:rsidTr="00BA2077">
        <w:trPr>
          <w:jc w:val="center"/>
        </w:trPr>
        <w:tc>
          <w:tcPr>
            <w:tcW w:w="8460" w:type="dxa"/>
            <w:gridSpan w:val="2"/>
          </w:tcPr>
          <w:p w:rsidR="00267A27" w:rsidRPr="001F20D6" w:rsidRDefault="00267A27" w:rsidP="00AE3BA9">
            <w:pPr>
              <w:ind w:firstLineChars="200" w:firstLine="114"/>
            </w:pPr>
            <w:r w:rsidRPr="001F20D6">
              <w:t>elaborarea de regulamente avizate de inspectoratul şcolar sau de M.E.N., după caz</w:t>
            </w:r>
          </w:p>
        </w:tc>
        <w:tc>
          <w:tcPr>
            <w:tcW w:w="1098" w:type="dxa"/>
            <w:vMerge/>
          </w:tcPr>
          <w:p w:rsidR="00267A27" w:rsidRPr="001F20D6" w:rsidRDefault="00267A27" w:rsidP="001A47F7"/>
        </w:tc>
        <w:tc>
          <w:tcPr>
            <w:tcW w:w="1425" w:type="dxa"/>
          </w:tcPr>
          <w:p w:rsidR="00267A27" w:rsidRPr="001F20D6" w:rsidRDefault="00267A27" w:rsidP="00236AA2">
            <w:pPr>
              <w:jc w:val="center"/>
            </w:pPr>
            <w:r w:rsidRPr="001F20D6">
              <w:t>0,50</w:t>
            </w:r>
          </w:p>
        </w:tc>
        <w:tc>
          <w:tcPr>
            <w:tcW w:w="717" w:type="dxa"/>
          </w:tcPr>
          <w:p w:rsidR="00267A27" w:rsidRPr="001F20D6" w:rsidRDefault="00267A27" w:rsidP="00236AA2">
            <w:pPr>
              <w:jc w:val="center"/>
            </w:pPr>
          </w:p>
        </w:tc>
        <w:tc>
          <w:tcPr>
            <w:tcW w:w="1260" w:type="dxa"/>
          </w:tcPr>
          <w:p w:rsidR="00267A27" w:rsidRPr="001F20D6" w:rsidRDefault="00267A27" w:rsidP="00236AA2">
            <w:pPr>
              <w:jc w:val="center"/>
            </w:pPr>
          </w:p>
        </w:tc>
        <w:tc>
          <w:tcPr>
            <w:tcW w:w="1440" w:type="dxa"/>
          </w:tcPr>
          <w:p w:rsidR="00267A27" w:rsidRPr="001F20D6" w:rsidRDefault="00267A27">
            <w:r w:rsidRPr="001F20D6">
              <w:t> </w:t>
            </w:r>
          </w:p>
        </w:tc>
        <w:tc>
          <w:tcPr>
            <w:tcW w:w="1440" w:type="dxa"/>
          </w:tcPr>
          <w:p w:rsidR="00267A27" w:rsidRPr="001F20D6" w:rsidRDefault="00267A27"/>
        </w:tc>
      </w:tr>
      <w:tr w:rsidR="00267A27" w:rsidRPr="001F20D6" w:rsidTr="00BA2077">
        <w:trPr>
          <w:jc w:val="center"/>
        </w:trPr>
        <w:tc>
          <w:tcPr>
            <w:tcW w:w="8460" w:type="dxa"/>
            <w:gridSpan w:val="2"/>
          </w:tcPr>
          <w:p w:rsidR="00267A27" w:rsidRPr="001F20D6" w:rsidRDefault="00267A27" w:rsidP="00AE3BA9">
            <w:pPr>
              <w:ind w:firstLineChars="200" w:firstLine="114"/>
            </w:pPr>
            <w:r w:rsidRPr="001F20D6">
              <w:t>elaborarea de metodologii avizate de inspectoratul şcolar sau de M.E.N., după caz</w:t>
            </w:r>
          </w:p>
        </w:tc>
        <w:tc>
          <w:tcPr>
            <w:tcW w:w="1098" w:type="dxa"/>
            <w:vMerge/>
          </w:tcPr>
          <w:p w:rsidR="00267A27" w:rsidRPr="001F20D6" w:rsidRDefault="00267A27" w:rsidP="001A47F7"/>
        </w:tc>
        <w:tc>
          <w:tcPr>
            <w:tcW w:w="1425" w:type="dxa"/>
          </w:tcPr>
          <w:p w:rsidR="00267A27" w:rsidRPr="001F20D6" w:rsidRDefault="00267A27" w:rsidP="00236AA2">
            <w:pPr>
              <w:jc w:val="center"/>
            </w:pPr>
            <w:r w:rsidRPr="001F20D6">
              <w:t>0,50</w:t>
            </w:r>
          </w:p>
        </w:tc>
        <w:tc>
          <w:tcPr>
            <w:tcW w:w="717" w:type="dxa"/>
          </w:tcPr>
          <w:p w:rsidR="00267A27" w:rsidRPr="001F20D6" w:rsidRDefault="00267A27" w:rsidP="00236AA2">
            <w:pPr>
              <w:jc w:val="center"/>
            </w:pPr>
          </w:p>
        </w:tc>
        <w:tc>
          <w:tcPr>
            <w:tcW w:w="1260" w:type="dxa"/>
          </w:tcPr>
          <w:p w:rsidR="00267A27" w:rsidRPr="001F20D6" w:rsidRDefault="00267A27" w:rsidP="00236AA2">
            <w:pPr>
              <w:jc w:val="center"/>
            </w:pPr>
          </w:p>
        </w:tc>
        <w:tc>
          <w:tcPr>
            <w:tcW w:w="1440" w:type="dxa"/>
          </w:tcPr>
          <w:p w:rsidR="00267A27" w:rsidRPr="001F20D6" w:rsidRDefault="00267A27">
            <w:r w:rsidRPr="001F20D6">
              <w:t> </w:t>
            </w:r>
          </w:p>
        </w:tc>
        <w:tc>
          <w:tcPr>
            <w:tcW w:w="1440" w:type="dxa"/>
          </w:tcPr>
          <w:p w:rsidR="00267A27" w:rsidRPr="001F20D6" w:rsidRDefault="00267A27"/>
        </w:tc>
      </w:tr>
      <w:tr w:rsidR="00267A27" w:rsidRPr="001F20D6" w:rsidTr="00BA2077">
        <w:trPr>
          <w:jc w:val="center"/>
        </w:trPr>
        <w:tc>
          <w:tcPr>
            <w:tcW w:w="8460" w:type="dxa"/>
            <w:gridSpan w:val="2"/>
          </w:tcPr>
          <w:p w:rsidR="00267A27" w:rsidRPr="001F20D6" w:rsidRDefault="00267A27" w:rsidP="00AE3BA9">
            <w:pPr>
              <w:ind w:firstLineChars="200" w:firstLine="114"/>
            </w:pPr>
            <w:r w:rsidRPr="001F20D6">
              <w:t>elaborarea de îndrumătoare/ghiduri metodice avizate de inspectoratul şcolar sau de M.E.N., după caz</w:t>
            </w:r>
          </w:p>
        </w:tc>
        <w:tc>
          <w:tcPr>
            <w:tcW w:w="1098" w:type="dxa"/>
            <w:vMerge/>
          </w:tcPr>
          <w:p w:rsidR="00267A27" w:rsidRPr="001F20D6" w:rsidRDefault="00267A27" w:rsidP="001A47F7"/>
        </w:tc>
        <w:tc>
          <w:tcPr>
            <w:tcW w:w="1425" w:type="dxa"/>
          </w:tcPr>
          <w:p w:rsidR="00267A27" w:rsidRPr="001F20D6" w:rsidRDefault="00267A27" w:rsidP="00236AA2">
            <w:pPr>
              <w:jc w:val="center"/>
            </w:pPr>
            <w:r w:rsidRPr="001F20D6">
              <w:t>0,50</w:t>
            </w:r>
          </w:p>
        </w:tc>
        <w:tc>
          <w:tcPr>
            <w:tcW w:w="717" w:type="dxa"/>
          </w:tcPr>
          <w:p w:rsidR="00267A27" w:rsidRPr="001F20D6" w:rsidRDefault="00267A27" w:rsidP="007A1FBB"/>
        </w:tc>
        <w:tc>
          <w:tcPr>
            <w:tcW w:w="1260" w:type="dxa"/>
          </w:tcPr>
          <w:p w:rsidR="00267A27" w:rsidRPr="001F20D6" w:rsidRDefault="00267A27" w:rsidP="00236AA2">
            <w:pPr>
              <w:jc w:val="center"/>
            </w:pPr>
          </w:p>
        </w:tc>
        <w:tc>
          <w:tcPr>
            <w:tcW w:w="1440" w:type="dxa"/>
          </w:tcPr>
          <w:p w:rsidR="00267A27" w:rsidRPr="001F20D6" w:rsidRDefault="00267A27">
            <w:r w:rsidRPr="001F20D6">
              <w:t> </w:t>
            </w:r>
          </w:p>
        </w:tc>
        <w:tc>
          <w:tcPr>
            <w:tcW w:w="1440" w:type="dxa"/>
          </w:tcPr>
          <w:p w:rsidR="00267A27" w:rsidRPr="001F20D6" w:rsidRDefault="00267A27"/>
        </w:tc>
      </w:tr>
      <w:tr w:rsidR="00267A27" w:rsidRPr="001F20D6" w:rsidTr="00BA2077">
        <w:trPr>
          <w:jc w:val="center"/>
        </w:trPr>
        <w:tc>
          <w:tcPr>
            <w:tcW w:w="8460" w:type="dxa"/>
            <w:gridSpan w:val="2"/>
          </w:tcPr>
          <w:p w:rsidR="00267A27" w:rsidRPr="001F20D6" w:rsidRDefault="00267A27" w:rsidP="00AE3BA9">
            <w:pPr>
              <w:ind w:firstLineChars="200" w:firstLine="114"/>
            </w:pPr>
            <w:r w:rsidRPr="001F20D6">
              <w:t>elaborarea de manuale şcolare avizate de M.E.N.</w:t>
            </w:r>
          </w:p>
        </w:tc>
        <w:tc>
          <w:tcPr>
            <w:tcW w:w="1098" w:type="dxa"/>
            <w:vMerge/>
          </w:tcPr>
          <w:p w:rsidR="00267A27" w:rsidRPr="001F20D6" w:rsidRDefault="00267A27" w:rsidP="001A47F7"/>
        </w:tc>
        <w:tc>
          <w:tcPr>
            <w:tcW w:w="1425" w:type="dxa"/>
          </w:tcPr>
          <w:p w:rsidR="00267A27" w:rsidRPr="001F20D6" w:rsidRDefault="00267A27" w:rsidP="00236AA2">
            <w:pPr>
              <w:jc w:val="center"/>
            </w:pPr>
            <w:r w:rsidRPr="001F20D6">
              <w:t>1</w:t>
            </w:r>
          </w:p>
        </w:tc>
        <w:tc>
          <w:tcPr>
            <w:tcW w:w="717" w:type="dxa"/>
          </w:tcPr>
          <w:p w:rsidR="00267A27" w:rsidRPr="001F20D6" w:rsidRDefault="00267A27" w:rsidP="00236AA2">
            <w:pPr>
              <w:jc w:val="center"/>
            </w:pPr>
          </w:p>
        </w:tc>
        <w:tc>
          <w:tcPr>
            <w:tcW w:w="1260" w:type="dxa"/>
          </w:tcPr>
          <w:p w:rsidR="00267A27" w:rsidRPr="001F20D6" w:rsidRDefault="00267A27" w:rsidP="00236AA2">
            <w:pPr>
              <w:jc w:val="center"/>
            </w:pPr>
          </w:p>
        </w:tc>
        <w:tc>
          <w:tcPr>
            <w:tcW w:w="1440" w:type="dxa"/>
          </w:tcPr>
          <w:p w:rsidR="00267A27" w:rsidRPr="001F20D6" w:rsidRDefault="00267A27">
            <w:r w:rsidRPr="001F20D6">
              <w:t> </w:t>
            </w:r>
          </w:p>
        </w:tc>
        <w:tc>
          <w:tcPr>
            <w:tcW w:w="1440" w:type="dxa"/>
          </w:tcPr>
          <w:p w:rsidR="00267A27" w:rsidRPr="001F20D6" w:rsidRDefault="00267A27"/>
        </w:tc>
      </w:tr>
      <w:tr w:rsidR="00267A27" w:rsidRPr="001F20D6" w:rsidTr="00BA2077">
        <w:trPr>
          <w:jc w:val="center"/>
        </w:trPr>
        <w:tc>
          <w:tcPr>
            <w:tcW w:w="8460" w:type="dxa"/>
            <w:gridSpan w:val="2"/>
          </w:tcPr>
          <w:p w:rsidR="00267A27" w:rsidRPr="001F20D6" w:rsidRDefault="00267A27" w:rsidP="00AE3BA9">
            <w:pPr>
              <w:ind w:firstLineChars="200" w:firstLine="114"/>
            </w:pPr>
            <w:r w:rsidRPr="001F20D6">
              <w:t>elaborarea de auxiliare didactice avizate de M.E.N.</w:t>
            </w:r>
          </w:p>
        </w:tc>
        <w:tc>
          <w:tcPr>
            <w:tcW w:w="1098" w:type="dxa"/>
            <w:vMerge/>
          </w:tcPr>
          <w:p w:rsidR="00267A27" w:rsidRPr="001F20D6" w:rsidRDefault="00267A27" w:rsidP="001A47F7"/>
        </w:tc>
        <w:tc>
          <w:tcPr>
            <w:tcW w:w="1425" w:type="dxa"/>
          </w:tcPr>
          <w:p w:rsidR="00267A27" w:rsidRPr="001F20D6" w:rsidRDefault="00267A27" w:rsidP="00236AA2">
            <w:pPr>
              <w:jc w:val="center"/>
            </w:pPr>
            <w:r w:rsidRPr="001F20D6">
              <w:t>0,50</w:t>
            </w:r>
          </w:p>
        </w:tc>
        <w:tc>
          <w:tcPr>
            <w:tcW w:w="717" w:type="dxa"/>
          </w:tcPr>
          <w:p w:rsidR="00267A27" w:rsidRPr="001F20D6" w:rsidRDefault="00267A27" w:rsidP="00236AA2">
            <w:pPr>
              <w:jc w:val="center"/>
            </w:pPr>
          </w:p>
        </w:tc>
        <w:tc>
          <w:tcPr>
            <w:tcW w:w="1260" w:type="dxa"/>
          </w:tcPr>
          <w:p w:rsidR="00267A27" w:rsidRPr="001F20D6" w:rsidRDefault="00267A27" w:rsidP="00236AA2">
            <w:pPr>
              <w:jc w:val="center"/>
            </w:pPr>
          </w:p>
        </w:tc>
        <w:tc>
          <w:tcPr>
            <w:tcW w:w="1440" w:type="dxa"/>
          </w:tcPr>
          <w:p w:rsidR="00267A27" w:rsidRPr="001F20D6" w:rsidRDefault="00267A27">
            <w:r w:rsidRPr="001F20D6">
              <w:t> </w:t>
            </w:r>
          </w:p>
        </w:tc>
        <w:tc>
          <w:tcPr>
            <w:tcW w:w="1440" w:type="dxa"/>
          </w:tcPr>
          <w:p w:rsidR="00267A27" w:rsidRPr="001F20D6" w:rsidRDefault="00267A27"/>
        </w:tc>
      </w:tr>
      <w:tr w:rsidR="00267A27" w:rsidRPr="001F20D6" w:rsidTr="00BA2077">
        <w:trPr>
          <w:jc w:val="center"/>
        </w:trPr>
        <w:tc>
          <w:tcPr>
            <w:tcW w:w="8460" w:type="dxa"/>
            <w:gridSpan w:val="2"/>
          </w:tcPr>
          <w:p w:rsidR="00267A27" w:rsidRPr="001F20D6" w:rsidRDefault="00267A27" w:rsidP="00AE3BA9">
            <w:pPr>
              <w:ind w:firstLineChars="200" w:firstLine="114"/>
            </w:pPr>
            <w:r w:rsidRPr="001F20D6">
              <w:t>elaborarea unor programe şcolare pentru discipline opţionale noi, însoţite de suportul de curs</w:t>
            </w:r>
          </w:p>
        </w:tc>
        <w:tc>
          <w:tcPr>
            <w:tcW w:w="1098" w:type="dxa"/>
            <w:vMerge/>
          </w:tcPr>
          <w:p w:rsidR="00267A27" w:rsidRPr="001F20D6" w:rsidRDefault="00267A27" w:rsidP="001A47F7"/>
        </w:tc>
        <w:tc>
          <w:tcPr>
            <w:tcW w:w="1425" w:type="dxa"/>
          </w:tcPr>
          <w:p w:rsidR="00267A27" w:rsidRPr="001F20D6" w:rsidRDefault="00267A27" w:rsidP="00236AA2">
            <w:pPr>
              <w:jc w:val="center"/>
            </w:pPr>
            <w:r w:rsidRPr="001F20D6">
              <w:t>0,50</w:t>
            </w:r>
          </w:p>
        </w:tc>
        <w:tc>
          <w:tcPr>
            <w:tcW w:w="717" w:type="dxa"/>
          </w:tcPr>
          <w:p w:rsidR="00267A27" w:rsidRPr="001F20D6" w:rsidRDefault="00267A27" w:rsidP="00236AA2">
            <w:pPr>
              <w:jc w:val="center"/>
            </w:pPr>
          </w:p>
        </w:tc>
        <w:tc>
          <w:tcPr>
            <w:tcW w:w="1260" w:type="dxa"/>
          </w:tcPr>
          <w:p w:rsidR="00267A27" w:rsidRPr="001F20D6" w:rsidRDefault="00267A27" w:rsidP="00236AA2">
            <w:pPr>
              <w:jc w:val="center"/>
            </w:pPr>
          </w:p>
        </w:tc>
        <w:tc>
          <w:tcPr>
            <w:tcW w:w="1440" w:type="dxa"/>
          </w:tcPr>
          <w:p w:rsidR="00267A27" w:rsidRPr="001F20D6" w:rsidRDefault="00267A27">
            <w:r w:rsidRPr="001F20D6">
              <w:t> </w:t>
            </w:r>
          </w:p>
        </w:tc>
        <w:tc>
          <w:tcPr>
            <w:tcW w:w="1440" w:type="dxa"/>
          </w:tcPr>
          <w:p w:rsidR="00267A27" w:rsidRPr="001F20D6" w:rsidRDefault="00267A27"/>
        </w:tc>
      </w:tr>
      <w:tr w:rsidR="00267A27" w:rsidRPr="001F20D6" w:rsidTr="00BA2077">
        <w:trPr>
          <w:trHeight w:val="575"/>
          <w:jc w:val="center"/>
        </w:trPr>
        <w:tc>
          <w:tcPr>
            <w:tcW w:w="8460" w:type="dxa"/>
            <w:gridSpan w:val="2"/>
          </w:tcPr>
          <w:p w:rsidR="00267A27" w:rsidRPr="001F20D6" w:rsidRDefault="00267A27" w:rsidP="00AE3BA9">
            <w:pPr>
              <w:ind w:firstLineChars="200" w:firstLine="114"/>
            </w:pPr>
            <w:r w:rsidRPr="001F20D6">
              <w:t>elaborarea unor programe şcolare vizând curriculum pentru opţional integrat în dezvoltare locală (CDL)</w:t>
            </w:r>
          </w:p>
        </w:tc>
        <w:tc>
          <w:tcPr>
            <w:tcW w:w="1098" w:type="dxa"/>
            <w:vMerge/>
          </w:tcPr>
          <w:p w:rsidR="00267A27" w:rsidRPr="001F20D6" w:rsidRDefault="00267A27" w:rsidP="001A47F7">
            <w:pPr>
              <w:rPr>
                <w:b/>
              </w:rPr>
            </w:pPr>
          </w:p>
        </w:tc>
        <w:tc>
          <w:tcPr>
            <w:tcW w:w="1425" w:type="dxa"/>
          </w:tcPr>
          <w:p w:rsidR="00267A27" w:rsidRPr="001F20D6" w:rsidRDefault="00267A27" w:rsidP="001A47F7">
            <w:pPr>
              <w:jc w:val="center"/>
            </w:pPr>
            <w:r w:rsidRPr="001F20D6">
              <w:t>0,50</w:t>
            </w:r>
          </w:p>
        </w:tc>
        <w:tc>
          <w:tcPr>
            <w:tcW w:w="717" w:type="dxa"/>
          </w:tcPr>
          <w:p w:rsidR="00267A27" w:rsidRPr="001F20D6" w:rsidRDefault="00267A27" w:rsidP="00236AA2">
            <w:pPr>
              <w:jc w:val="center"/>
            </w:pPr>
          </w:p>
        </w:tc>
        <w:tc>
          <w:tcPr>
            <w:tcW w:w="1260" w:type="dxa"/>
          </w:tcPr>
          <w:p w:rsidR="00267A27" w:rsidRPr="001F20D6" w:rsidRDefault="00267A27" w:rsidP="00236AA2">
            <w:pPr>
              <w:jc w:val="center"/>
            </w:pPr>
          </w:p>
        </w:tc>
        <w:tc>
          <w:tcPr>
            <w:tcW w:w="1440" w:type="dxa"/>
          </w:tcPr>
          <w:p w:rsidR="00267A27" w:rsidRPr="001F20D6" w:rsidRDefault="00267A27">
            <w:r w:rsidRPr="001F20D6">
              <w:t> </w:t>
            </w:r>
          </w:p>
        </w:tc>
        <w:tc>
          <w:tcPr>
            <w:tcW w:w="1440" w:type="dxa"/>
          </w:tcPr>
          <w:p w:rsidR="00267A27" w:rsidRPr="001F20D6" w:rsidRDefault="00267A27"/>
        </w:tc>
      </w:tr>
      <w:tr w:rsidR="00267A27" w:rsidRPr="001F20D6" w:rsidTr="00BA2077">
        <w:trPr>
          <w:trHeight w:val="180"/>
          <w:jc w:val="center"/>
        </w:trPr>
        <w:tc>
          <w:tcPr>
            <w:tcW w:w="8460" w:type="dxa"/>
            <w:gridSpan w:val="2"/>
          </w:tcPr>
          <w:p w:rsidR="00267A27" w:rsidRPr="001F20D6" w:rsidRDefault="00267A27" w:rsidP="0075028E">
            <w:r w:rsidRPr="001F20D6">
              <w:t xml:space="preserve"> elaborarea de cărţi în domeniul educaţional, înregistrate cu ISBN/ISSN</w:t>
            </w:r>
          </w:p>
        </w:tc>
        <w:tc>
          <w:tcPr>
            <w:tcW w:w="1098" w:type="dxa"/>
            <w:vMerge/>
          </w:tcPr>
          <w:p w:rsidR="00267A27" w:rsidRPr="001F20D6" w:rsidRDefault="00267A27" w:rsidP="00236AA2">
            <w:pPr>
              <w:jc w:val="center"/>
            </w:pPr>
          </w:p>
        </w:tc>
        <w:tc>
          <w:tcPr>
            <w:tcW w:w="1425" w:type="dxa"/>
          </w:tcPr>
          <w:p w:rsidR="00267A27" w:rsidRPr="001F20D6" w:rsidRDefault="00267A27" w:rsidP="00236AA2">
            <w:pPr>
              <w:jc w:val="center"/>
            </w:pPr>
            <w:r w:rsidRPr="001F20D6">
              <w:t>1</w:t>
            </w:r>
          </w:p>
        </w:tc>
        <w:tc>
          <w:tcPr>
            <w:tcW w:w="717" w:type="dxa"/>
          </w:tcPr>
          <w:p w:rsidR="00267A27" w:rsidRPr="001F20D6" w:rsidRDefault="00267A27" w:rsidP="00236AA2">
            <w:pPr>
              <w:jc w:val="center"/>
            </w:pPr>
          </w:p>
        </w:tc>
        <w:tc>
          <w:tcPr>
            <w:tcW w:w="1260" w:type="dxa"/>
          </w:tcPr>
          <w:p w:rsidR="00267A27" w:rsidRPr="001F20D6" w:rsidRDefault="00267A27" w:rsidP="00236AA2">
            <w:pPr>
              <w:jc w:val="center"/>
            </w:pPr>
          </w:p>
        </w:tc>
        <w:tc>
          <w:tcPr>
            <w:tcW w:w="1440" w:type="dxa"/>
          </w:tcPr>
          <w:p w:rsidR="00267A27" w:rsidRPr="001F20D6" w:rsidRDefault="00267A27" w:rsidP="00DA36ED"/>
        </w:tc>
        <w:tc>
          <w:tcPr>
            <w:tcW w:w="1440" w:type="dxa"/>
          </w:tcPr>
          <w:p w:rsidR="00267A27" w:rsidRPr="001F20D6" w:rsidRDefault="00267A27"/>
        </w:tc>
      </w:tr>
      <w:tr w:rsidR="00267A27" w:rsidRPr="001F20D6" w:rsidTr="00BA2077">
        <w:trPr>
          <w:trHeight w:val="680"/>
          <w:jc w:val="center"/>
        </w:trPr>
        <w:tc>
          <w:tcPr>
            <w:tcW w:w="8460" w:type="dxa"/>
            <w:gridSpan w:val="2"/>
          </w:tcPr>
          <w:p w:rsidR="00267A27" w:rsidRPr="001F20D6" w:rsidRDefault="00267A27" w:rsidP="0075028E">
            <w:pPr>
              <w:rPr>
                <w:b/>
                <w:bCs/>
              </w:rPr>
            </w:pPr>
            <w:r w:rsidRPr="001F20D6">
              <w:rPr>
                <w:b/>
              </w:rPr>
              <w:t>b)</w:t>
            </w:r>
            <w:r w:rsidRPr="001F20D6">
              <w:rPr>
                <w:b/>
                <w:bCs/>
              </w:rPr>
              <w:t xml:space="preserve"> elaborarea de cărţi şi lucrări ştiinţifice publicate în domeniul didacticii, specialităţii şi managementului educaţional, înregistrate cu ISBN / ISSN</w:t>
            </w:r>
          </w:p>
          <w:p w:rsidR="00267A27" w:rsidRPr="001F20D6" w:rsidRDefault="00267A27" w:rsidP="0075028E">
            <w:pPr>
              <w:rPr>
                <w:b/>
                <w:bCs/>
              </w:rPr>
            </w:pPr>
            <w:r>
              <w:rPr>
                <w:b/>
                <w:bCs/>
              </w:rPr>
              <w:t>(max. 2,5</w:t>
            </w:r>
            <w:r w:rsidRPr="001F20D6">
              <w:rPr>
                <w:b/>
                <w:bCs/>
              </w:rPr>
              <w:t>p., cumulat)</w:t>
            </w:r>
          </w:p>
          <w:p w:rsidR="00267A27" w:rsidRPr="001F20D6" w:rsidRDefault="00267A27" w:rsidP="0075028E"/>
        </w:tc>
        <w:tc>
          <w:tcPr>
            <w:tcW w:w="1098" w:type="dxa"/>
            <w:vMerge w:val="restart"/>
          </w:tcPr>
          <w:p w:rsidR="00267A27" w:rsidRPr="001F20D6" w:rsidRDefault="00267A27" w:rsidP="00236AA2">
            <w:pPr>
              <w:jc w:val="center"/>
              <w:rPr>
                <w:b/>
              </w:rPr>
            </w:pPr>
            <w:r>
              <w:rPr>
                <w:b/>
              </w:rPr>
              <w:t>2,5</w:t>
            </w:r>
          </w:p>
        </w:tc>
        <w:tc>
          <w:tcPr>
            <w:tcW w:w="1425" w:type="dxa"/>
          </w:tcPr>
          <w:p w:rsidR="00267A27" w:rsidRPr="001F20D6" w:rsidRDefault="00267A27" w:rsidP="00236AA2">
            <w:pPr>
              <w:jc w:val="center"/>
            </w:pPr>
          </w:p>
        </w:tc>
        <w:tc>
          <w:tcPr>
            <w:tcW w:w="717" w:type="dxa"/>
          </w:tcPr>
          <w:p w:rsidR="00267A27" w:rsidRPr="001F20D6" w:rsidRDefault="00267A27" w:rsidP="00236AA2">
            <w:pPr>
              <w:jc w:val="center"/>
            </w:pPr>
          </w:p>
        </w:tc>
        <w:tc>
          <w:tcPr>
            <w:tcW w:w="1260" w:type="dxa"/>
          </w:tcPr>
          <w:p w:rsidR="00267A27" w:rsidRPr="001F20D6" w:rsidRDefault="00267A27" w:rsidP="00236AA2">
            <w:pPr>
              <w:jc w:val="center"/>
            </w:pPr>
          </w:p>
        </w:tc>
        <w:tc>
          <w:tcPr>
            <w:tcW w:w="1440" w:type="dxa"/>
          </w:tcPr>
          <w:p w:rsidR="00267A27" w:rsidRPr="001F20D6" w:rsidRDefault="00267A27" w:rsidP="00DA36ED"/>
        </w:tc>
        <w:tc>
          <w:tcPr>
            <w:tcW w:w="1440" w:type="dxa"/>
          </w:tcPr>
          <w:p w:rsidR="00267A27" w:rsidRPr="001F20D6" w:rsidRDefault="00267A27"/>
        </w:tc>
      </w:tr>
      <w:tr w:rsidR="00267A27" w:rsidRPr="001F20D6" w:rsidTr="00BA2077">
        <w:trPr>
          <w:jc w:val="center"/>
        </w:trPr>
        <w:tc>
          <w:tcPr>
            <w:tcW w:w="8460" w:type="dxa"/>
            <w:gridSpan w:val="2"/>
          </w:tcPr>
          <w:p w:rsidR="00267A27" w:rsidRPr="001F20D6" w:rsidRDefault="00267A27" w:rsidP="00AE3BA9">
            <w:pPr>
              <w:ind w:firstLineChars="200" w:firstLine="114"/>
              <w:rPr>
                <w:lang w:val="en-US"/>
              </w:rPr>
            </w:pPr>
            <w:r w:rsidRPr="001F20D6">
              <w:t>elaborarea de cărţi şi lucrări ştiinţifice în domeniul didacticii, înregistrate cu ISBN</w:t>
            </w:r>
            <w:r w:rsidRPr="001F20D6">
              <w:rPr>
                <w:lang w:val="en-US"/>
              </w:rPr>
              <w:t>/ISSN</w:t>
            </w:r>
          </w:p>
          <w:p w:rsidR="00267A27" w:rsidRPr="001F20D6" w:rsidRDefault="00267A27" w:rsidP="00AE3BA9">
            <w:pPr>
              <w:ind w:firstLineChars="200" w:firstLine="114"/>
              <w:rPr>
                <w:lang w:val="en-US"/>
              </w:rPr>
            </w:pPr>
          </w:p>
        </w:tc>
        <w:tc>
          <w:tcPr>
            <w:tcW w:w="1098" w:type="dxa"/>
            <w:vMerge/>
          </w:tcPr>
          <w:p w:rsidR="00267A27" w:rsidRPr="001F20D6" w:rsidRDefault="00267A27" w:rsidP="00236AA2">
            <w:pPr>
              <w:jc w:val="center"/>
            </w:pPr>
          </w:p>
        </w:tc>
        <w:tc>
          <w:tcPr>
            <w:tcW w:w="1425" w:type="dxa"/>
          </w:tcPr>
          <w:p w:rsidR="00267A27" w:rsidRPr="001F20D6" w:rsidRDefault="00267A27" w:rsidP="00236AA2">
            <w:pPr>
              <w:jc w:val="center"/>
            </w:pPr>
            <w:r w:rsidRPr="001F20D6">
              <w:t>1</w:t>
            </w:r>
          </w:p>
        </w:tc>
        <w:tc>
          <w:tcPr>
            <w:tcW w:w="717" w:type="dxa"/>
          </w:tcPr>
          <w:p w:rsidR="00267A27" w:rsidRPr="001F20D6" w:rsidRDefault="00267A27" w:rsidP="00236AA2">
            <w:pPr>
              <w:jc w:val="center"/>
            </w:pPr>
          </w:p>
        </w:tc>
        <w:tc>
          <w:tcPr>
            <w:tcW w:w="1260" w:type="dxa"/>
          </w:tcPr>
          <w:p w:rsidR="00267A27" w:rsidRPr="001F20D6" w:rsidRDefault="00267A27" w:rsidP="00236AA2">
            <w:pPr>
              <w:jc w:val="center"/>
            </w:pPr>
          </w:p>
        </w:tc>
        <w:tc>
          <w:tcPr>
            <w:tcW w:w="1440" w:type="dxa"/>
          </w:tcPr>
          <w:p w:rsidR="00267A27" w:rsidRPr="001F20D6" w:rsidRDefault="00267A27">
            <w:r w:rsidRPr="001F20D6">
              <w:t> </w:t>
            </w:r>
          </w:p>
        </w:tc>
        <w:tc>
          <w:tcPr>
            <w:tcW w:w="1440" w:type="dxa"/>
          </w:tcPr>
          <w:p w:rsidR="00267A27" w:rsidRPr="001F20D6" w:rsidRDefault="00267A27"/>
        </w:tc>
      </w:tr>
      <w:tr w:rsidR="00267A27" w:rsidRPr="001F20D6" w:rsidTr="00BA2077">
        <w:trPr>
          <w:jc w:val="center"/>
        </w:trPr>
        <w:tc>
          <w:tcPr>
            <w:tcW w:w="8460" w:type="dxa"/>
            <w:gridSpan w:val="2"/>
          </w:tcPr>
          <w:p w:rsidR="00267A27" w:rsidRPr="001F20D6" w:rsidRDefault="00267A27" w:rsidP="00AE3BA9">
            <w:pPr>
              <w:ind w:firstLineChars="200" w:firstLine="114"/>
            </w:pPr>
            <w:r w:rsidRPr="001F20D6">
              <w:t>elaborarea de cărţi şi lucrări ştiinţifice în domeniul specialităţii,înregistrate cu ISBN/ISSN</w:t>
            </w:r>
          </w:p>
          <w:p w:rsidR="00267A27" w:rsidRPr="001F20D6" w:rsidRDefault="00267A27" w:rsidP="00AE3BA9">
            <w:pPr>
              <w:ind w:firstLineChars="200" w:firstLine="114"/>
            </w:pPr>
          </w:p>
        </w:tc>
        <w:tc>
          <w:tcPr>
            <w:tcW w:w="1098" w:type="dxa"/>
            <w:vMerge/>
          </w:tcPr>
          <w:p w:rsidR="00267A27" w:rsidRPr="001F20D6" w:rsidRDefault="00267A27" w:rsidP="00236AA2">
            <w:pPr>
              <w:jc w:val="center"/>
            </w:pPr>
          </w:p>
        </w:tc>
        <w:tc>
          <w:tcPr>
            <w:tcW w:w="1425" w:type="dxa"/>
          </w:tcPr>
          <w:p w:rsidR="00267A27" w:rsidRPr="001F20D6" w:rsidRDefault="00267A27" w:rsidP="00236AA2">
            <w:pPr>
              <w:jc w:val="center"/>
            </w:pPr>
            <w:r w:rsidRPr="001F20D6">
              <w:t>1</w:t>
            </w:r>
          </w:p>
        </w:tc>
        <w:tc>
          <w:tcPr>
            <w:tcW w:w="717" w:type="dxa"/>
          </w:tcPr>
          <w:p w:rsidR="00267A27" w:rsidRPr="001F20D6" w:rsidRDefault="00267A27" w:rsidP="00236AA2">
            <w:pPr>
              <w:jc w:val="center"/>
            </w:pPr>
          </w:p>
        </w:tc>
        <w:tc>
          <w:tcPr>
            <w:tcW w:w="1260" w:type="dxa"/>
          </w:tcPr>
          <w:p w:rsidR="00267A27" w:rsidRPr="001F20D6" w:rsidRDefault="00267A27" w:rsidP="00236AA2">
            <w:pPr>
              <w:jc w:val="center"/>
            </w:pPr>
          </w:p>
        </w:tc>
        <w:tc>
          <w:tcPr>
            <w:tcW w:w="1440" w:type="dxa"/>
          </w:tcPr>
          <w:p w:rsidR="00267A27" w:rsidRPr="001F20D6" w:rsidRDefault="00267A27">
            <w:r w:rsidRPr="001F20D6">
              <w:t> </w:t>
            </w:r>
          </w:p>
        </w:tc>
        <w:tc>
          <w:tcPr>
            <w:tcW w:w="1440" w:type="dxa"/>
          </w:tcPr>
          <w:p w:rsidR="00267A27" w:rsidRPr="001F20D6" w:rsidRDefault="00267A27"/>
        </w:tc>
      </w:tr>
      <w:tr w:rsidR="00267A27" w:rsidRPr="001F20D6" w:rsidTr="00BA2077">
        <w:trPr>
          <w:jc w:val="center"/>
        </w:trPr>
        <w:tc>
          <w:tcPr>
            <w:tcW w:w="8460" w:type="dxa"/>
            <w:gridSpan w:val="2"/>
          </w:tcPr>
          <w:p w:rsidR="00267A27" w:rsidRPr="001F20D6" w:rsidRDefault="00267A27" w:rsidP="00AE3BA9">
            <w:pPr>
              <w:ind w:firstLineChars="200" w:firstLine="114"/>
            </w:pPr>
            <w:r w:rsidRPr="001F20D6">
              <w:t>elaborarea de cărţi şi lucrări ştiinţifice în domeniul managementului educaţional ,înregistrate cu ISBN/ISSN</w:t>
            </w:r>
          </w:p>
        </w:tc>
        <w:tc>
          <w:tcPr>
            <w:tcW w:w="1098" w:type="dxa"/>
            <w:vMerge/>
          </w:tcPr>
          <w:p w:rsidR="00267A27" w:rsidRPr="001F20D6" w:rsidRDefault="00267A27" w:rsidP="00236AA2">
            <w:pPr>
              <w:jc w:val="center"/>
            </w:pPr>
          </w:p>
        </w:tc>
        <w:tc>
          <w:tcPr>
            <w:tcW w:w="1425" w:type="dxa"/>
          </w:tcPr>
          <w:p w:rsidR="00267A27" w:rsidRPr="001F20D6" w:rsidRDefault="00267A27" w:rsidP="00236AA2">
            <w:pPr>
              <w:jc w:val="center"/>
            </w:pPr>
            <w:r>
              <w:t>0,5</w:t>
            </w:r>
          </w:p>
        </w:tc>
        <w:tc>
          <w:tcPr>
            <w:tcW w:w="717" w:type="dxa"/>
          </w:tcPr>
          <w:p w:rsidR="00267A27" w:rsidRPr="001F20D6" w:rsidRDefault="00267A27" w:rsidP="00236AA2">
            <w:pPr>
              <w:jc w:val="center"/>
            </w:pPr>
          </w:p>
        </w:tc>
        <w:tc>
          <w:tcPr>
            <w:tcW w:w="1260" w:type="dxa"/>
          </w:tcPr>
          <w:p w:rsidR="00267A27" w:rsidRPr="001F20D6" w:rsidRDefault="00267A27" w:rsidP="00236AA2">
            <w:pPr>
              <w:jc w:val="center"/>
            </w:pPr>
          </w:p>
        </w:tc>
        <w:tc>
          <w:tcPr>
            <w:tcW w:w="1440" w:type="dxa"/>
          </w:tcPr>
          <w:p w:rsidR="00267A27" w:rsidRPr="001F20D6" w:rsidRDefault="00267A27">
            <w:r w:rsidRPr="001F20D6">
              <w:t> </w:t>
            </w:r>
          </w:p>
        </w:tc>
        <w:tc>
          <w:tcPr>
            <w:tcW w:w="1440" w:type="dxa"/>
          </w:tcPr>
          <w:p w:rsidR="00267A27" w:rsidRPr="001F20D6" w:rsidRDefault="00267A27"/>
        </w:tc>
      </w:tr>
      <w:tr w:rsidR="00267A27" w:rsidRPr="001F20D6" w:rsidTr="00BA2077">
        <w:trPr>
          <w:jc w:val="center"/>
        </w:trPr>
        <w:tc>
          <w:tcPr>
            <w:tcW w:w="8460" w:type="dxa"/>
            <w:gridSpan w:val="2"/>
          </w:tcPr>
          <w:p w:rsidR="00267A27" w:rsidRPr="001F20D6" w:rsidRDefault="00267A27" w:rsidP="007F7596">
            <w:pPr>
              <w:rPr>
                <w:b/>
                <w:bCs/>
              </w:rPr>
            </w:pPr>
            <w:r w:rsidRPr="001F20D6">
              <w:rPr>
                <w:b/>
                <w:bCs/>
              </w:rPr>
              <w:t>c) activitatea de evaluator de manuale, de mentorat, de formator  în formarea continuă  a personalului din învă</w:t>
            </w:r>
            <w:r w:rsidRPr="001F20D6">
              <w:rPr>
                <w:rFonts w:ascii="Tahoma" w:hAnsi="Tahoma" w:cs="Tahoma"/>
                <w:b/>
                <w:bCs/>
              </w:rPr>
              <w:t>ț</w:t>
            </w:r>
            <w:r w:rsidRPr="001F20D6">
              <w:rPr>
                <w:b/>
                <w:bCs/>
              </w:rPr>
              <w:t>ământ, activitate  în  cadrul comisiilor paritare/de dialog social, activitate  în organismele de conducere ale organiza</w:t>
            </w:r>
            <w:r w:rsidRPr="001F20D6">
              <w:rPr>
                <w:rFonts w:ascii="Tahoma" w:hAnsi="Tahoma" w:cs="Tahoma"/>
                <w:b/>
                <w:bCs/>
              </w:rPr>
              <w:t>ț</w:t>
            </w:r>
            <w:r w:rsidRPr="001F20D6">
              <w:rPr>
                <w:b/>
                <w:bCs/>
              </w:rPr>
              <w:t>iilor sindicale afiliate  federa</w:t>
            </w:r>
            <w:r w:rsidRPr="001F20D6">
              <w:rPr>
                <w:rFonts w:ascii="Tahoma" w:hAnsi="Tahoma" w:cs="Tahoma"/>
                <w:b/>
                <w:bCs/>
              </w:rPr>
              <w:t>ț</w:t>
            </w:r>
            <w:r w:rsidRPr="001F20D6">
              <w:rPr>
                <w:b/>
                <w:bCs/>
              </w:rPr>
              <w:t>iilor sindicale reprezentative la nivel de sector de activitate învă</w:t>
            </w:r>
            <w:r w:rsidRPr="001F20D6">
              <w:rPr>
                <w:rFonts w:ascii="Tahoma" w:hAnsi="Tahoma" w:cs="Tahoma"/>
                <w:b/>
                <w:bCs/>
              </w:rPr>
              <w:t>ț</w:t>
            </w:r>
            <w:r w:rsidRPr="001F20D6">
              <w:rPr>
                <w:b/>
                <w:bCs/>
              </w:rPr>
              <w:t>ământ preuniversitar/semnatare ale contractului colectiv de muncă  la nivel de sector de activitate învă</w:t>
            </w:r>
            <w:r w:rsidRPr="001F20D6">
              <w:rPr>
                <w:rFonts w:ascii="Tahoma" w:hAnsi="Tahoma" w:cs="Tahoma"/>
                <w:b/>
                <w:bCs/>
              </w:rPr>
              <w:t>ț</w:t>
            </w:r>
            <w:r w:rsidRPr="001F20D6">
              <w:rPr>
                <w:b/>
                <w:bCs/>
              </w:rPr>
              <w:t xml:space="preserve">ământ preuniversitar, precum  </w:t>
            </w:r>
            <w:r w:rsidRPr="001F20D6">
              <w:rPr>
                <w:rFonts w:ascii="Tahoma" w:hAnsi="Tahoma" w:cs="Tahoma"/>
                <w:b/>
                <w:bCs/>
              </w:rPr>
              <w:t>ș</w:t>
            </w:r>
            <w:r w:rsidRPr="001F20D6">
              <w:rPr>
                <w:b/>
                <w:bCs/>
              </w:rPr>
              <w:t>i  în cadrul asocia</w:t>
            </w:r>
            <w:r w:rsidRPr="001F20D6">
              <w:rPr>
                <w:rFonts w:ascii="Tahoma" w:hAnsi="Tahoma" w:cs="Tahoma"/>
                <w:b/>
                <w:bCs/>
              </w:rPr>
              <w:t>ț</w:t>
            </w:r>
            <w:r w:rsidRPr="001F20D6">
              <w:rPr>
                <w:b/>
                <w:bCs/>
              </w:rPr>
              <w:t xml:space="preserve">iilor profesionale ale cadrelor didactice la nivel </w:t>
            </w:r>
          </w:p>
          <w:p w:rsidR="00267A27" w:rsidRPr="001F20D6" w:rsidRDefault="00267A27" w:rsidP="007F7596">
            <w:pPr>
              <w:rPr>
                <w:b/>
                <w:bCs/>
              </w:rPr>
            </w:pPr>
            <w:r w:rsidRPr="001F20D6">
              <w:rPr>
                <w:b/>
                <w:bCs/>
              </w:rPr>
              <w:t>local/jude</w:t>
            </w:r>
            <w:r w:rsidRPr="001F20D6">
              <w:rPr>
                <w:rFonts w:ascii="Tahoma" w:hAnsi="Tahoma" w:cs="Tahoma"/>
                <w:b/>
                <w:bCs/>
              </w:rPr>
              <w:t>ț</w:t>
            </w:r>
            <w:r w:rsidRPr="001F20D6">
              <w:rPr>
                <w:b/>
                <w:bCs/>
              </w:rPr>
              <w:t>ean/na</w:t>
            </w:r>
            <w:r w:rsidRPr="001F20D6">
              <w:rPr>
                <w:rFonts w:ascii="Tahoma" w:hAnsi="Tahoma" w:cs="Tahoma"/>
                <w:b/>
                <w:bCs/>
              </w:rPr>
              <w:t>ț</w:t>
            </w:r>
            <w:r w:rsidRPr="001F20D6">
              <w:rPr>
                <w:b/>
                <w:bCs/>
              </w:rPr>
              <w:t>ional/interna</w:t>
            </w:r>
            <w:r w:rsidRPr="001F20D6">
              <w:rPr>
                <w:rFonts w:ascii="Tahoma" w:hAnsi="Tahoma" w:cs="Tahoma"/>
                <w:b/>
                <w:bCs/>
              </w:rPr>
              <w:t>ț</w:t>
            </w:r>
            <w:r w:rsidRPr="001F20D6">
              <w:rPr>
                <w:b/>
                <w:bCs/>
              </w:rPr>
              <w:t>ional, participarea cu comunicări la simpozioane na</w:t>
            </w:r>
            <w:r w:rsidRPr="001F20D6">
              <w:rPr>
                <w:rFonts w:ascii="Tahoma" w:hAnsi="Tahoma" w:cs="Tahoma"/>
                <w:b/>
                <w:bCs/>
              </w:rPr>
              <w:t>ț</w:t>
            </w:r>
            <w:r w:rsidRPr="001F20D6">
              <w:rPr>
                <w:b/>
                <w:bCs/>
              </w:rPr>
              <w:t xml:space="preserve">ionale  </w:t>
            </w:r>
            <w:r w:rsidRPr="001F20D6">
              <w:rPr>
                <w:rFonts w:ascii="Tahoma" w:hAnsi="Tahoma" w:cs="Tahoma"/>
                <w:b/>
                <w:bCs/>
              </w:rPr>
              <w:t>ș</w:t>
            </w:r>
            <w:r w:rsidRPr="001F20D6">
              <w:rPr>
                <w:b/>
                <w:bCs/>
              </w:rPr>
              <w:t>i/sau interna</w:t>
            </w:r>
            <w:r w:rsidRPr="001F20D6">
              <w:rPr>
                <w:rFonts w:ascii="Tahoma" w:hAnsi="Tahoma" w:cs="Tahoma"/>
                <w:b/>
                <w:bCs/>
              </w:rPr>
              <w:t>ț</w:t>
            </w:r>
            <w:r w:rsidRPr="001F20D6">
              <w:rPr>
                <w:b/>
                <w:bCs/>
              </w:rPr>
              <w:t>ionale,  participarea  la formarea personalului didactic prin casa corpului didactic,  în calitate de formatori,  contribu</w:t>
            </w:r>
            <w:r w:rsidRPr="001F20D6">
              <w:rPr>
                <w:rFonts w:ascii="Tahoma" w:hAnsi="Tahoma" w:cs="Tahoma"/>
                <w:b/>
                <w:bCs/>
              </w:rPr>
              <w:t>ț</w:t>
            </w:r>
            <w:r w:rsidRPr="001F20D6">
              <w:rPr>
                <w:b/>
                <w:bCs/>
              </w:rPr>
              <w:t xml:space="preserve">ia la cercetări  </w:t>
            </w:r>
            <w:r w:rsidRPr="001F20D6">
              <w:rPr>
                <w:rFonts w:ascii="Tahoma" w:hAnsi="Tahoma" w:cs="Tahoma"/>
                <w:b/>
                <w:bCs/>
              </w:rPr>
              <w:t>ș</w:t>
            </w:r>
            <w:r w:rsidRPr="001F20D6">
              <w:rPr>
                <w:b/>
                <w:bCs/>
              </w:rPr>
              <w:t>tiin</w:t>
            </w:r>
            <w:r w:rsidRPr="001F20D6">
              <w:rPr>
                <w:rFonts w:ascii="Tahoma" w:hAnsi="Tahoma" w:cs="Tahoma"/>
                <w:b/>
                <w:bCs/>
              </w:rPr>
              <w:t>ț</w:t>
            </w:r>
            <w:r w:rsidRPr="001F20D6">
              <w:rPr>
                <w:b/>
                <w:bCs/>
              </w:rPr>
              <w:t>ifice  în specialitate sau  în domeniul problematicii  învă</w:t>
            </w:r>
            <w:r w:rsidRPr="001F20D6">
              <w:rPr>
                <w:rFonts w:ascii="Tahoma" w:hAnsi="Tahoma" w:cs="Tahoma"/>
                <w:b/>
                <w:bCs/>
              </w:rPr>
              <w:t>ț</w:t>
            </w:r>
            <w:r w:rsidRPr="001F20D6">
              <w:rPr>
                <w:b/>
                <w:bCs/>
              </w:rPr>
              <w:t xml:space="preserve">ământului  </w:t>
            </w:r>
            <w:r w:rsidRPr="001F20D6">
              <w:rPr>
                <w:rFonts w:ascii="Tahoma" w:hAnsi="Tahoma" w:cs="Tahoma"/>
                <w:b/>
                <w:bCs/>
              </w:rPr>
              <w:t>ș</w:t>
            </w:r>
            <w:r w:rsidRPr="001F20D6">
              <w:rPr>
                <w:b/>
                <w:bCs/>
              </w:rPr>
              <w:t xml:space="preserve">i </w:t>
            </w:r>
          </w:p>
          <w:p w:rsidR="00267A27" w:rsidRDefault="00267A27" w:rsidP="007F7596">
            <w:pPr>
              <w:rPr>
                <w:b/>
                <w:bCs/>
              </w:rPr>
            </w:pPr>
            <w:r w:rsidRPr="001F20D6">
              <w:rPr>
                <w:b/>
                <w:bCs/>
              </w:rPr>
              <w:t>educa</w:t>
            </w:r>
            <w:r w:rsidRPr="001F20D6">
              <w:rPr>
                <w:rFonts w:ascii="Tahoma" w:hAnsi="Tahoma" w:cs="Tahoma"/>
                <w:b/>
                <w:bCs/>
              </w:rPr>
              <w:t>ț</w:t>
            </w:r>
            <w:r w:rsidRPr="001F20D6">
              <w:rPr>
                <w:b/>
                <w:bCs/>
              </w:rPr>
              <w:t>iei, atestată prin publica</w:t>
            </w:r>
            <w:r w:rsidRPr="001F20D6">
              <w:rPr>
                <w:rFonts w:ascii="Tahoma" w:hAnsi="Tahoma" w:cs="Tahoma"/>
                <w:b/>
                <w:bCs/>
              </w:rPr>
              <w:t>ț</w:t>
            </w:r>
            <w:r w:rsidRPr="001F20D6">
              <w:rPr>
                <w:b/>
                <w:bCs/>
              </w:rPr>
              <w:t xml:space="preserve">ii înregistrate cu ISBN/ISSN; </w:t>
            </w:r>
            <w:r>
              <w:rPr>
                <w:b/>
                <w:bCs/>
              </w:rPr>
              <w:t xml:space="preserve">                         (max. 3</w:t>
            </w:r>
            <w:r w:rsidRPr="001F20D6">
              <w:rPr>
                <w:b/>
                <w:bCs/>
              </w:rPr>
              <w:t xml:space="preserve">p. , cumulat) </w:t>
            </w:r>
          </w:p>
          <w:p w:rsidR="00267A27" w:rsidRPr="001F20D6" w:rsidRDefault="00267A27" w:rsidP="007F7596">
            <w:pPr>
              <w:rPr>
                <w:b/>
                <w:bCs/>
              </w:rPr>
            </w:pPr>
          </w:p>
        </w:tc>
        <w:tc>
          <w:tcPr>
            <w:tcW w:w="1098" w:type="dxa"/>
            <w:vMerge w:val="restart"/>
          </w:tcPr>
          <w:p w:rsidR="00267A27" w:rsidRPr="001F20D6" w:rsidRDefault="00267A27" w:rsidP="00236AA2">
            <w:pPr>
              <w:jc w:val="center"/>
              <w:rPr>
                <w:b/>
                <w:bCs/>
              </w:rPr>
            </w:pPr>
            <w:r>
              <w:rPr>
                <w:b/>
                <w:bCs/>
              </w:rPr>
              <w:t>3</w:t>
            </w:r>
          </w:p>
        </w:tc>
        <w:tc>
          <w:tcPr>
            <w:tcW w:w="1425" w:type="dxa"/>
          </w:tcPr>
          <w:p w:rsidR="00267A27" w:rsidRPr="001F20D6" w:rsidRDefault="00267A27" w:rsidP="00236AA2">
            <w:pPr>
              <w:jc w:val="center"/>
              <w:rPr>
                <w:b/>
                <w:bCs/>
              </w:rPr>
            </w:pPr>
          </w:p>
        </w:tc>
        <w:tc>
          <w:tcPr>
            <w:tcW w:w="717" w:type="dxa"/>
          </w:tcPr>
          <w:p w:rsidR="00267A27" w:rsidRPr="001F20D6" w:rsidRDefault="00267A27" w:rsidP="00236AA2">
            <w:pPr>
              <w:jc w:val="center"/>
              <w:rPr>
                <w:b/>
                <w:bCs/>
              </w:rPr>
            </w:pPr>
          </w:p>
        </w:tc>
        <w:tc>
          <w:tcPr>
            <w:tcW w:w="1260" w:type="dxa"/>
          </w:tcPr>
          <w:p w:rsidR="00267A27" w:rsidRPr="001F20D6" w:rsidRDefault="00267A27" w:rsidP="00236AA2">
            <w:pPr>
              <w:jc w:val="center"/>
              <w:rPr>
                <w:b/>
                <w:bCs/>
              </w:rPr>
            </w:pPr>
            <w:bookmarkStart w:id="0" w:name="_GoBack"/>
            <w:bookmarkEnd w:id="0"/>
          </w:p>
        </w:tc>
        <w:tc>
          <w:tcPr>
            <w:tcW w:w="1440" w:type="dxa"/>
          </w:tcPr>
          <w:p w:rsidR="00267A27" w:rsidRPr="001F20D6" w:rsidRDefault="00267A27">
            <w:r w:rsidRPr="001F20D6">
              <w:rPr>
                <w:b/>
                <w:bCs/>
              </w:rPr>
              <w:t> </w:t>
            </w:r>
          </w:p>
        </w:tc>
        <w:tc>
          <w:tcPr>
            <w:tcW w:w="1440" w:type="dxa"/>
          </w:tcPr>
          <w:p w:rsidR="00267A27" w:rsidRPr="001F20D6" w:rsidRDefault="00267A27">
            <w:pPr>
              <w:rPr>
                <w:b/>
                <w:bCs/>
              </w:rPr>
            </w:pPr>
          </w:p>
        </w:tc>
      </w:tr>
      <w:tr w:rsidR="00267A27" w:rsidRPr="001F20D6" w:rsidTr="00BA2077">
        <w:trPr>
          <w:jc w:val="center"/>
        </w:trPr>
        <w:tc>
          <w:tcPr>
            <w:tcW w:w="8460" w:type="dxa"/>
            <w:gridSpan w:val="2"/>
          </w:tcPr>
          <w:p w:rsidR="00267A27" w:rsidRPr="001F20D6" w:rsidRDefault="00267A27" w:rsidP="00AE3BA9">
            <w:pPr>
              <w:ind w:firstLineChars="200" w:firstLine="114"/>
            </w:pPr>
            <w:r w:rsidRPr="001F20D6">
              <w:t>activitatea de evaluator de manuale</w:t>
            </w:r>
          </w:p>
        </w:tc>
        <w:tc>
          <w:tcPr>
            <w:tcW w:w="1098" w:type="dxa"/>
            <w:vMerge/>
          </w:tcPr>
          <w:p w:rsidR="00267A27" w:rsidRPr="001F20D6" w:rsidRDefault="00267A27" w:rsidP="00236AA2">
            <w:pPr>
              <w:jc w:val="center"/>
            </w:pPr>
          </w:p>
        </w:tc>
        <w:tc>
          <w:tcPr>
            <w:tcW w:w="1425" w:type="dxa"/>
          </w:tcPr>
          <w:p w:rsidR="00267A27" w:rsidRPr="001F20D6" w:rsidRDefault="00267A27" w:rsidP="00236AA2">
            <w:pPr>
              <w:jc w:val="center"/>
            </w:pPr>
            <w:r w:rsidRPr="001F20D6">
              <w:t>0,50</w:t>
            </w:r>
          </w:p>
        </w:tc>
        <w:tc>
          <w:tcPr>
            <w:tcW w:w="717" w:type="dxa"/>
          </w:tcPr>
          <w:p w:rsidR="00267A27" w:rsidRPr="001F20D6" w:rsidRDefault="00267A27" w:rsidP="00236AA2">
            <w:pPr>
              <w:jc w:val="center"/>
            </w:pPr>
          </w:p>
        </w:tc>
        <w:tc>
          <w:tcPr>
            <w:tcW w:w="1260" w:type="dxa"/>
          </w:tcPr>
          <w:p w:rsidR="00267A27" w:rsidRPr="001F20D6" w:rsidRDefault="00267A27" w:rsidP="00236AA2">
            <w:pPr>
              <w:jc w:val="center"/>
            </w:pPr>
          </w:p>
        </w:tc>
        <w:tc>
          <w:tcPr>
            <w:tcW w:w="1440" w:type="dxa"/>
          </w:tcPr>
          <w:p w:rsidR="00267A27" w:rsidRPr="001F20D6" w:rsidRDefault="00267A27">
            <w:r w:rsidRPr="001F20D6">
              <w:t> </w:t>
            </w:r>
          </w:p>
        </w:tc>
        <w:tc>
          <w:tcPr>
            <w:tcW w:w="1440" w:type="dxa"/>
          </w:tcPr>
          <w:p w:rsidR="00267A27" w:rsidRPr="001F20D6" w:rsidRDefault="00267A27"/>
        </w:tc>
      </w:tr>
      <w:tr w:rsidR="00267A27" w:rsidRPr="001F20D6" w:rsidTr="00BA2077">
        <w:trPr>
          <w:trHeight w:val="170"/>
          <w:jc w:val="center"/>
        </w:trPr>
        <w:tc>
          <w:tcPr>
            <w:tcW w:w="8460" w:type="dxa"/>
            <w:gridSpan w:val="2"/>
          </w:tcPr>
          <w:p w:rsidR="00267A27" w:rsidRPr="001F20D6" w:rsidRDefault="00267A27" w:rsidP="00AE3BA9">
            <w:pPr>
              <w:ind w:firstLineChars="200" w:firstLine="114"/>
            </w:pPr>
            <w:r w:rsidRPr="001F20D6">
              <w:t>activitatea în domeniul sindical</w:t>
            </w:r>
          </w:p>
        </w:tc>
        <w:tc>
          <w:tcPr>
            <w:tcW w:w="1098" w:type="dxa"/>
            <w:vMerge/>
          </w:tcPr>
          <w:p w:rsidR="00267A27" w:rsidRPr="001F20D6" w:rsidRDefault="00267A27" w:rsidP="00236AA2">
            <w:pPr>
              <w:jc w:val="center"/>
            </w:pPr>
          </w:p>
        </w:tc>
        <w:tc>
          <w:tcPr>
            <w:tcW w:w="1425" w:type="dxa"/>
          </w:tcPr>
          <w:p w:rsidR="00267A27" w:rsidRDefault="00267A27" w:rsidP="00372D24">
            <w:pPr>
              <w:rPr>
                <w:rFonts w:ascii="Helvetica" w:hAnsi="Helvetica" w:cs="Helvetica"/>
                <w:color w:val="000000"/>
              </w:rPr>
            </w:pPr>
            <w:r>
              <w:t>-</w:t>
            </w:r>
            <w:r w:rsidRPr="001F20D6">
              <w:t> </w:t>
            </w:r>
            <w:r>
              <w:rPr>
                <w:rFonts w:ascii="Helvetica" w:hAnsi="Helvetica" w:cs="Helvetica"/>
                <w:color w:val="000000"/>
              </w:rPr>
              <w:t>2 p - lider judeţean</w:t>
            </w:r>
          </w:p>
          <w:p w:rsidR="00267A27" w:rsidRDefault="00267A27" w:rsidP="00372D24">
            <w:pPr>
              <w:rPr>
                <w:rFonts w:ascii="Helvetica" w:hAnsi="Helvetica" w:cs="Helvetica"/>
                <w:color w:val="000000"/>
              </w:rPr>
            </w:pPr>
            <w:r>
              <w:rPr>
                <w:rFonts w:ascii="Helvetica" w:hAnsi="Helvetica" w:cs="Helvetica"/>
                <w:color w:val="000000"/>
              </w:rPr>
              <w:t>- 1,5 p - membru în biroul judeţean</w:t>
            </w:r>
          </w:p>
          <w:p w:rsidR="00267A27" w:rsidRPr="000D757C" w:rsidRDefault="00267A27" w:rsidP="00372D24">
            <w:pPr>
              <w:rPr>
                <w:rFonts w:ascii="Helvetica" w:hAnsi="Helvetica" w:cs="Helvetica"/>
                <w:color w:val="000000"/>
              </w:rPr>
            </w:pPr>
            <w:r>
              <w:rPr>
                <w:rFonts w:ascii="Helvetica" w:hAnsi="Helvetica" w:cs="Helvetica"/>
                <w:color w:val="000000"/>
              </w:rPr>
              <w:t>- 1 p - detaliat la nivel de unitate</w:t>
            </w:r>
          </w:p>
        </w:tc>
        <w:tc>
          <w:tcPr>
            <w:tcW w:w="717" w:type="dxa"/>
          </w:tcPr>
          <w:p w:rsidR="00267A27" w:rsidRPr="001F20D6" w:rsidRDefault="00267A27" w:rsidP="00236AA2">
            <w:pPr>
              <w:jc w:val="center"/>
            </w:pPr>
          </w:p>
        </w:tc>
        <w:tc>
          <w:tcPr>
            <w:tcW w:w="1260" w:type="dxa"/>
          </w:tcPr>
          <w:p w:rsidR="00267A27" w:rsidRPr="001F20D6" w:rsidRDefault="00267A27" w:rsidP="00236AA2">
            <w:pPr>
              <w:jc w:val="center"/>
            </w:pPr>
          </w:p>
        </w:tc>
        <w:tc>
          <w:tcPr>
            <w:tcW w:w="1440" w:type="dxa"/>
          </w:tcPr>
          <w:p w:rsidR="00267A27" w:rsidRPr="001F20D6" w:rsidRDefault="00267A27"/>
        </w:tc>
        <w:tc>
          <w:tcPr>
            <w:tcW w:w="1440" w:type="dxa"/>
          </w:tcPr>
          <w:p w:rsidR="00267A27" w:rsidRPr="001F20D6" w:rsidRDefault="00267A27"/>
        </w:tc>
      </w:tr>
      <w:tr w:rsidR="00267A27" w:rsidRPr="001F20D6" w:rsidTr="00BA2077">
        <w:trPr>
          <w:trHeight w:val="140"/>
          <w:jc w:val="center"/>
        </w:trPr>
        <w:tc>
          <w:tcPr>
            <w:tcW w:w="8460" w:type="dxa"/>
            <w:gridSpan w:val="2"/>
          </w:tcPr>
          <w:p w:rsidR="00267A27" w:rsidRPr="001F20D6" w:rsidRDefault="00267A27" w:rsidP="00AE3BA9">
            <w:pPr>
              <w:ind w:firstLineChars="200" w:firstLine="114"/>
            </w:pPr>
            <w:r w:rsidRPr="001F20D6">
              <w:t>activitate în cadrul asociaţiilor profesionale ale cadrelor didactice</w:t>
            </w:r>
          </w:p>
        </w:tc>
        <w:tc>
          <w:tcPr>
            <w:tcW w:w="1098" w:type="dxa"/>
            <w:vMerge/>
          </w:tcPr>
          <w:p w:rsidR="00267A27" w:rsidRPr="001F20D6" w:rsidRDefault="00267A27" w:rsidP="00236AA2">
            <w:pPr>
              <w:jc w:val="center"/>
            </w:pPr>
          </w:p>
        </w:tc>
        <w:tc>
          <w:tcPr>
            <w:tcW w:w="1425" w:type="dxa"/>
          </w:tcPr>
          <w:p w:rsidR="00267A27" w:rsidRPr="001F20D6" w:rsidRDefault="00267A27" w:rsidP="00236AA2">
            <w:pPr>
              <w:jc w:val="center"/>
            </w:pPr>
            <w:r w:rsidRPr="001F20D6">
              <w:t>0,50</w:t>
            </w:r>
          </w:p>
        </w:tc>
        <w:tc>
          <w:tcPr>
            <w:tcW w:w="717" w:type="dxa"/>
          </w:tcPr>
          <w:p w:rsidR="00267A27" w:rsidRPr="001F20D6" w:rsidRDefault="00267A27" w:rsidP="00236AA2">
            <w:pPr>
              <w:jc w:val="center"/>
            </w:pPr>
          </w:p>
        </w:tc>
        <w:tc>
          <w:tcPr>
            <w:tcW w:w="1260" w:type="dxa"/>
          </w:tcPr>
          <w:p w:rsidR="00267A27" w:rsidRPr="001F20D6" w:rsidRDefault="00267A27" w:rsidP="00236AA2">
            <w:pPr>
              <w:jc w:val="center"/>
            </w:pPr>
          </w:p>
        </w:tc>
        <w:tc>
          <w:tcPr>
            <w:tcW w:w="1440" w:type="dxa"/>
          </w:tcPr>
          <w:p w:rsidR="00267A27" w:rsidRPr="001F20D6" w:rsidRDefault="00267A27" w:rsidP="0013445B"/>
        </w:tc>
        <w:tc>
          <w:tcPr>
            <w:tcW w:w="1440" w:type="dxa"/>
          </w:tcPr>
          <w:p w:rsidR="00267A27" w:rsidRPr="001F20D6" w:rsidRDefault="00267A27"/>
        </w:tc>
      </w:tr>
      <w:tr w:rsidR="00267A27" w:rsidRPr="001F20D6" w:rsidTr="00BA2077">
        <w:trPr>
          <w:trHeight w:val="786"/>
          <w:jc w:val="center"/>
        </w:trPr>
        <w:tc>
          <w:tcPr>
            <w:tcW w:w="8460" w:type="dxa"/>
            <w:gridSpan w:val="2"/>
          </w:tcPr>
          <w:p w:rsidR="00267A27" w:rsidRPr="001F20D6" w:rsidRDefault="00267A27" w:rsidP="00337A5C">
            <w:r w:rsidRPr="001F20D6">
              <w:t xml:space="preserve">  participarea cu comunicări la simpozioane </w:t>
            </w:r>
          </w:p>
          <w:p w:rsidR="00267A27" w:rsidRPr="001F20D6" w:rsidRDefault="00267A27" w:rsidP="00AE3BA9">
            <w:pPr>
              <w:ind w:firstLineChars="200" w:firstLine="114"/>
            </w:pPr>
            <w:r w:rsidRPr="001F20D6">
              <w:t xml:space="preserve">    naţionale</w:t>
            </w:r>
          </w:p>
          <w:p w:rsidR="00267A27" w:rsidRPr="001F20D6" w:rsidRDefault="00267A27" w:rsidP="00AE3BA9">
            <w:pPr>
              <w:ind w:firstLineChars="200" w:firstLine="114"/>
            </w:pPr>
            <w:r w:rsidRPr="001F20D6">
              <w:t xml:space="preserve">    internaţionale</w:t>
            </w:r>
          </w:p>
        </w:tc>
        <w:tc>
          <w:tcPr>
            <w:tcW w:w="1098" w:type="dxa"/>
            <w:vMerge/>
          </w:tcPr>
          <w:p w:rsidR="00267A27" w:rsidRPr="001F20D6" w:rsidRDefault="00267A27" w:rsidP="00236AA2">
            <w:pPr>
              <w:jc w:val="center"/>
            </w:pPr>
          </w:p>
        </w:tc>
        <w:tc>
          <w:tcPr>
            <w:tcW w:w="1425" w:type="dxa"/>
          </w:tcPr>
          <w:p w:rsidR="00267A27" w:rsidRPr="001F20D6" w:rsidRDefault="00267A27" w:rsidP="00236AA2">
            <w:pPr>
              <w:jc w:val="center"/>
            </w:pPr>
          </w:p>
          <w:p w:rsidR="00267A27" w:rsidRPr="001F20D6" w:rsidRDefault="00267A27" w:rsidP="00236AA2">
            <w:pPr>
              <w:jc w:val="center"/>
            </w:pPr>
            <w:r w:rsidRPr="001F20D6">
              <w:t>0,50</w:t>
            </w:r>
          </w:p>
          <w:p w:rsidR="00267A27" w:rsidRPr="001F20D6" w:rsidRDefault="00267A27" w:rsidP="00206A7B">
            <w:pPr>
              <w:jc w:val="center"/>
            </w:pPr>
            <w:r w:rsidRPr="001F20D6">
              <w:t>1</w:t>
            </w:r>
          </w:p>
        </w:tc>
        <w:tc>
          <w:tcPr>
            <w:tcW w:w="717" w:type="dxa"/>
          </w:tcPr>
          <w:p w:rsidR="00267A27" w:rsidRPr="001F20D6" w:rsidRDefault="00267A27" w:rsidP="00236AA2">
            <w:pPr>
              <w:jc w:val="center"/>
            </w:pPr>
            <w:r w:rsidRPr="001F20D6">
              <w:t> </w:t>
            </w:r>
          </w:p>
        </w:tc>
        <w:tc>
          <w:tcPr>
            <w:tcW w:w="1260" w:type="dxa"/>
          </w:tcPr>
          <w:p w:rsidR="00267A27" w:rsidRPr="001F20D6" w:rsidRDefault="00267A27" w:rsidP="00236AA2">
            <w:pPr>
              <w:jc w:val="center"/>
            </w:pPr>
          </w:p>
        </w:tc>
        <w:tc>
          <w:tcPr>
            <w:tcW w:w="1440" w:type="dxa"/>
          </w:tcPr>
          <w:p w:rsidR="00267A27" w:rsidRPr="001F20D6" w:rsidRDefault="00267A27">
            <w:r w:rsidRPr="001F20D6">
              <w:t> </w:t>
            </w:r>
          </w:p>
        </w:tc>
        <w:tc>
          <w:tcPr>
            <w:tcW w:w="1440" w:type="dxa"/>
          </w:tcPr>
          <w:p w:rsidR="00267A27" w:rsidRPr="001F20D6" w:rsidRDefault="00267A27">
            <w:r w:rsidRPr="001F20D6">
              <w:t xml:space="preserve">                              </w:t>
            </w:r>
          </w:p>
        </w:tc>
      </w:tr>
      <w:tr w:rsidR="00267A27" w:rsidRPr="001F20D6" w:rsidTr="00BA2077">
        <w:trPr>
          <w:trHeight w:val="509"/>
          <w:jc w:val="center"/>
        </w:trPr>
        <w:tc>
          <w:tcPr>
            <w:tcW w:w="8460" w:type="dxa"/>
            <w:gridSpan w:val="2"/>
          </w:tcPr>
          <w:p w:rsidR="00267A27" w:rsidRPr="001F20D6" w:rsidRDefault="00267A27" w:rsidP="00230855">
            <w:r w:rsidRPr="001F20D6">
              <w:t xml:space="preserve">  - contribuţie la cercetări ştiinţifice  în specialitate sau în domeniul problematicii învăţământului şi educaţiei</w:t>
            </w:r>
          </w:p>
        </w:tc>
        <w:tc>
          <w:tcPr>
            <w:tcW w:w="1098" w:type="dxa"/>
            <w:vMerge/>
          </w:tcPr>
          <w:p w:rsidR="00267A27" w:rsidRPr="001F20D6" w:rsidRDefault="00267A27" w:rsidP="00236AA2">
            <w:pPr>
              <w:jc w:val="center"/>
            </w:pPr>
          </w:p>
        </w:tc>
        <w:tc>
          <w:tcPr>
            <w:tcW w:w="1425" w:type="dxa"/>
          </w:tcPr>
          <w:p w:rsidR="00267A27" w:rsidRPr="001F20D6" w:rsidRDefault="00267A27" w:rsidP="0013445B">
            <w:r w:rsidRPr="001F20D6">
              <w:t xml:space="preserve">     0,50</w:t>
            </w:r>
          </w:p>
        </w:tc>
        <w:tc>
          <w:tcPr>
            <w:tcW w:w="717" w:type="dxa"/>
          </w:tcPr>
          <w:p w:rsidR="00267A27" w:rsidRPr="001F20D6" w:rsidRDefault="00267A27" w:rsidP="00236AA2">
            <w:pPr>
              <w:jc w:val="center"/>
            </w:pPr>
            <w:r w:rsidRPr="001F20D6">
              <w:t> </w:t>
            </w:r>
          </w:p>
        </w:tc>
        <w:tc>
          <w:tcPr>
            <w:tcW w:w="1260" w:type="dxa"/>
          </w:tcPr>
          <w:p w:rsidR="00267A27" w:rsidRPr="001F20D6" w:rsidRDefault="00267A27" w:rsidP="00236AA2">
            <w:pPr>
              <w:jc w:val="center"/>
            </w:pPr>
          </w:p>
        </w:tc>
        <w:tc>
          <w:tcPr>
            <w:tcW w:w="1440" w:type="dxa"/>
          </w:tcPr>
          <w:p w:rsidR="00267A27" w:rsidRPr="001F20D6" w:rsidRDefault="00267A27">
            <w:r w:rsidRPr="001F20D6">
              <w:t> </w:t>
            </w:r>
          </w:p>
        </w:tc>
        <w:tc>
          <w:tcPr>
            <w:tcW w:w="1440" w:type="dxa"/>
          </w:tcPr>
          <w:p w:rsidR="00267A27" w:rsidRPr="001F20D6" w:rsidRDefault="00267A27"/>
        </w:tc>
      </w:tr>
      <w:tr w:rsidR="00267A27" w:rsidRPr="001F20D6" w:rsidTr="00BA2077">
        <w:trPr>
          <w:jc w:val="center"/>
        </w:trPr>
        <w:tc>
          <w:tcPr>
            <w:tcW w:w="8460" w:type="dxa"/>
            <w:gridSpan w:val="2"/>
          </w:tcPr>
          <w:p w:rsidR="00267A27" w:rsidRPr="001F20D6" w:rsidRDefault="00267A27" w:rsidP="00855589">
            <w:pPr>
              <w:rPr>
                <w:b/>
                <w:bCs/>
              </w:rPr>
            </w:pPr>
            <w:r w:rsidRPr="001F20D6">
              <w:rPr>
                <w:b/>
                <w:bCs/>
              </w:rPr>
              <w:t xml:space="preserve">d) membru în consiliul consultativ de specialitate de la nivelul ISJ   </w:t>
            </w:r>
          </w:p>
        </w:tc>
        <w:tc>
          <w:tcPr>
            <w:tcW w:w="1098" w:type="dxa"/>
          </w:tcPr>
          <w:p w:rsidR="00267A27" w:rsidRPr="001F20D6" w:rsidRDefault="00267A27" w:rsidP="00461298">
            <w:pPr>
              <w:rPr>
                <w:b/>
                <w:bCs/>
              </w:rPr>
            </w:pPr>
            <w:r w:rsidRPr="001F20D6">
              <w:rPr>
                <w:b/>
                <w:bCs/>
              </w:rPr>
              <w:t xml:space="preserve">      1</w:t>
            </w:r>
          </w:p>
        </w:tc>
        <w:tc>
          <w:tcPr>
            <w:tcW w:w="1425" w:type="dxa"/>
          </w:tcPr>
          <w:p w:rsidR="00267A27" w:rsidRPr="001F20D6" w:rsidRDefault="00267A27" w:rsidP="00461298">
            <w:pPr>
              <w:spacing w:line="320" w:lineRule="exact"/>
              <w:rPr>
                <w:bCs/>
              </w:rPr>
            </w:pPr>
            <w:r w:rsidRPr="001F20D6">
              <w:rPr>
                <w:bCs/>
              </w:rPr>
              <w:t xml:space="preserve">        1</w:t>
            </w:r>
          </w:p>
        </w:tc>
        <w:tc>
          <w:tcPr>
            <w:tcW w:w="717" w:type="dxa"/>
          </w:tcPr>
          <w:p w:rsidR="00267A27" w:rsidRPr="001F20D6" w:rsidRDefault="00267A27" w:rsidP="00236AA2">
            <w:pPr>
              <w:jc w:val="center"/>
              <w:rPr>
                <w:b/>
                <w:bCs/>
              </w:rPr>
            </w:pPr>
          </w:p>
        </w:tc>
        <w:tc>
          <w:tcPr>
            <w:tcW w:w="1260" w:type="dxa"/>
          </w:tcPr>
          <w:p w:rsidR="00267A27" w:rsidRPr="001F20D6" w:rsidRDefault="00267A27"/>
        </w:tc>
        <w:tc>
          <w:tcPr>
            <w:tcW w:w="1440" w:type="dxa"/>
          </w:tcPr>
          <w:p w:rsidR="00267A27" w:rsidRPr="001F20D6" w:rsidRDefault="00267A27"/>
        </w:tc>
        <w:tc>
          <w:tcPr>
            <w:tcW w:w="1440" w:type="dxa"/>
          </w:tcPr>
          <w:p w:rsidR="00267A27" w:rsidRPr="001F20D6" w:rsidRDefault="00267A27"/>
        </w:tc>
      </w:tr>
      <w:tr w:rsidR="00267A27" w:rsidRPr="001F20D6" w:rsidTr="00BA2077">
        <w:trPr>
          <w:jc w:val="center"/>
        </w:trPr>
        <w:tc>
          <w:tcPr>
            <w:tcW w:w="8460" w:type="dxa"/>
            <w:gridSpan w:val="2"/>
          </w:tcPr>
          <w:p w:rsidR="00267A27" w:rsidRPr="001F20D6" w:rsidRDefault="00267A27" w:rsidP="005952B7">
            <w:pPr>
              <w:rPr>
                <w:b/>
                <w:bCs/>
              </w:rPr>
            </w:pPr>
            <w:r w:rsidRPr="001F20D6">
              <w:rPr>
                <w:b/>
                <w:bCs/>
              </w:rPr>
              <w:t>e) - activitatea desfăşurată , în urma solicitării Ministerului Educa</w:t>
            </w:r>
            <w:r w:rsidRPr="001F20D6">
              <w:rPr>
                <w:rFonts w:ascii="Tahoma" w:hAnsi="Tahoma" w:cs="Tahoma"/>
                <w:b/>
                <w:bCs/>
              </w:rPr>
              <w:t>ț</w:t>
            </w:r>
            <w:r w:rsidRPr="001F20D6">
              <w:rPr>
                <w:b/>
                <w:bCs/>
              </w:rPr>
              <w:t>iei Na</w:t>
            </w:r>
            <w:r w:rsidRPr="001F20D6">
              <w:rPr>
                <w:rFonts w:ascii="Tahoma" w:hAnsi="Tahoma" w:cs="Tahoma"/>
                <w:b/>
                <w:bCs/>
              </w:rPr>
              <w:t>ț</w:t>
            </w:r>
            <w:r w:rsidRPr="001F20D6">
              <w:rPr>
                <w:b/>
                <w:bCs/>
              </w:rPr>
              <w:t>ionale, în cadrul unor comisii tehnice de elaborare a unor acte normative/ administrative cu caracter normativ</w:t>
            </w:r>
          </w:p>
          <w:p w:rsidR="00267A27" w:rsidRPr="001F20D6" w:rsidRDefault="00267A27" w:rsidP="005952B7">
            <w:pPr>
              <w:rPr>
                <w:b/>
                <w:bCs/>
              </w:rPr>
            </w:pPr>
            <w:r w:rsidRPr="001F20D6">
              <w:rPr>
                <w:b/>
                <w:bCs/>
              </w:rPr>
              <w:t xml:space="preserve">   - activitatea desfăşurată  în comisiile naţionale de specialitate/control                         </w:t>
            </w:r>
          </w:p>
          <w:p w:rsidR="00267A27" w:rsidRPr="001F20D6" w:rsidRDefault="00267A27" w:rsidP="0060694C">
            <w:pPr>
              <w:jc w:val="center"/>
              <w:rPr>
                <w:bCs/>
              </w:rPr>
            </w:pPr>
            <w:r w:rsidRPr="001F20D6">
              <w:rPr>
                <w:b/>
                <w:bCs/>
                <w:lang w:val="en-GB"/>
              </w:rPr>
              <w:t xml:space="preserve">(max.1p., cumulat)                                                                                                                      </w:t>
            </w:r>
          </w:p>
        </w:tc>
        <w:tc>
          <w:tcPr>
            <w:tcW w:w="1098" w:type="dxa"/>
          </w:tcPr>
          <w:p w:rsidR="00267A27" w:rsidRPr="001F20D6" w:rsidRDefault="00267A27" w:rsidP="00236AA2">
            <w:pPr>
              <w:jc w:val="center"/>
              <w:rPr>
                <w:b/>
                <w:bCs/>
              </w:rPr>
            </w:pPr>
            <w:r w:rsidRPr="001F20D6">
              <w:rPr>
                <w:b/>
                <w:bCs/>
              </w:rPr>
              <w:t>1</w:t>
            </w:r>
          </w:p>
        </w:tc>
        <w:tc>
          <w:tcPr>
            <w:tcW w:w="1425" w:type="dxa"/>
          </w:tcPr>
          <w:p w:rsidR="00267A27" w:rsidRPr="001F20D6" w:rsidRDefault="00267A27" w:rsidP="00236AA2">
            <w:pPr>
              <w:jc w:val="center"/>
              <w:rPr>
                <w:bCs/>
              </w:rPr>
            </w:pPr>
            <w:r w:rsidRPr="001F20D6">
              <w:rPr>
                <w:bCs/>
              </w:rPr>
              <w:t>0,50</w:t>
            </w:r>
          </w:p>
          <w:p w:rsidR="00267A27" w:rsidRPr="001F20D6" w:rsidRDefault="00267A27" w:rsidP="00236AA2">
            <w:pPr>
              <w:jc w:val="center"/>
              <w:rPr>
                <w:bCs/>
              </w:rPr>
            </w:pPr>
          </w:p>
          <w:p w:rsidR="00267A27" w:rsidRPr="001F20D6" w:rsidRDefault="00267A27" w:rsidP="00236AA2">
            <w:pPr>
              <w:jc w:val="center"/>
              <w:rPr>
                <w:b/>
                <w:bCs/>
              </w:rPr>
            </w:pPr>
          </w:p>
          <w:p w:rsidR="00267A27" w:rsidRPr="001F20D6" w:rsidRDefault="00267A27" w:rsidP="00236AA2">
            <w:pPr>
              <w:jc w:val="center"/>
              <w:rPr>
                <w:bCs/>
              </w:rPr>
            </w:pPr>
            <w:r w:rsidRPr="001F20D6">
              <w:rPr>
                <w:bCs/>
              </w:rPr>
              <w:t>0,50</w:t>
            </w:r>
          </w:p>
        </w:tc>
        <w:tc>
          <w:tcPr>
            <w:tcW w:w="717" w:type="dxa"/>
          </w:tcPr>
          <w:p w:rsidR="00267A27" w:rsidRPr="001F20D6" w:rsidRDefault="00267A27" w:rsidP="00236AA2">
            <w:pPr>
              <w:jc w:val="center"/>
              <w:rPr>
                <w:b/>
                <w:bCs/>
              </w:rPr>
            </w:pPr>
          </w:p>
        </w:tc>
        <w:tc>
          <w:tcPr>
            <w:tcW w:w="1260" w:type="dxa"/>
          </w:tcPr>
          <w:p w:rsidR="00267A27" w:rsidRPr="001F20D6" w:rsidRDefault="00267A27"/>
        </w:tc>
        <w:tc>
          <w:tcPr>
            <w:tcW w:w="1440" w:type="dxa"/>
          </w:tcPr>
          <w:p w:rsidR="00267A27" w:rsidRPr="001F20D6" w:rsidRDefault="00267A27"/>
        </w:tc>
        <w:tc>
          <w:tcPr>
            <w:tcW w:w="1440" w:type="dxa"/>
          </w:tcPr>
          <w:p w:rsidR="00267A27" w:rsidRPr="001F20D6" w:rsidRDefault="00267A27"/>
        </w:tc>
      </w:tr>
      <w:tr w:rsidR="00267A27" w:rsidRPr="001F20D6" w:rsidTr="001F20D6">
        <w:trPr>
          <w:trHeight w:val="847"/>
          <w:jc w:val="center"/>
        </w:trPr>
        <w:tc>
          <w:tcPr>
            <w:tcW w:w="8460" w:type="dxa"/>
            <w:gridSpan w:val="2"/>
            <w:vAlign w:val="center"/>
          </w:tcPr>
          <w:p w:rsidR="00267A27" w:rsidRPr="001F20D6" w:rsidRDefault="00267A27" w:rsidP="00236AA2">
            <w:pPr>
              <w:jc w:val="center"/>
              <w:rPr>
                <w:b/>
              </w:rPr>
            </w:pPr>
          </w:p>
          <w:p w:rsidR="00267A27" w:rsidRPr="001F20D6" w:rsidRDefault="00267A27" w:rsidP="00236AA2">
            <w:pPr>
              <w:jc w:val="center"/>
              <w:rPr>
                <w:b/>
              </w:rPr>
            </w:pPr>
          </w:p>
          <w:p w:rsidR="00267A27" w:rsidRPr="001F20D6" w:rsidRDefault="00267A27" w:rsidP="00064390">
            <w:pPr>
              <w:jc w:val="center"/>
              <w:rPr>
                <w:b/>
              </w:rPr>
            </w:pPr>
            <w:r w:rsidRPr="001F20D6">
              <w:rPr>
                <w:b/>
              </w:rPr>
              <w:t>TOTAL CRITERIUL 2</w:t>
            </w:r>
          </w:p>
          <w:p w:rsidR="00267A27" w:rsidRPr="001F20D6" w:rsidRDefault="00267A27" w:rsidP="00236AA2">
            <w:pPr>
              <w:jc w:val="center"/>
              <w:rPr>
                <w:b/>
              </w:rPr>
            </w:pPr>
          </w:p>
        </w:tc>
        <w:tc>
          <w:tcPr>
            <w:tcW w:w="1098" w:type="dxa"/>
          </w:tcPr>
          <w:p w:rsidR="00267A27" w:rsidRPr="001F20D6" w:rsidRDefault="00267A27" w:rsidP="00236AA2">
            <w:pPr>
              <w:jc w:val="center"/>
              <w:rPr>
                <w:b/>
              </w:rPr>
            </w:pPr>
          </w:p>
          <w:p w:rsidR="00267A27" w:rsidRPr="001F20D6" w:rsidRDefault="00267A27" w:rsidP="00236AA2">
            <w:pPr>
              <w:jc w:val="center"/>
              <w:rPr>
                <w:b/>
              </w:rPr>
            </w:pPr>
            <w:r w:rsidRPr="001F20D6">
              <w:rPr>
                <w:b/>
              </w:rPr>
              <w:t>10 puncte</w:t>
            </w:r>
          </w:p>
        </w:tc>
        <w:tc>
          <w:tcPr>
            <w:tcW w:w="1425" w:type="dxa"/>
          </w:tcPr>
          <w:p w:rsidR="00267A27" w:rsidRPr="001F20D6" w:rsidRDefault="00267A27" w:rsidP="00236AA2">
            <w:pPr>
              <w:jc w:val="center"/>
              <w:rPr>
                <w:bCs/>
              </w:rPr>
            </w:pPr>
          </w:p>
        </w:tc>
        <w:tc>
          <w:tcPr>
            <w:tcW w:w="717" w:type="dxa"/>
          </w:tcPr>
          <w:p w:rsidR="00267A27" w:rsidRPr="001F20D6" w:rsidRDefault="00267A27" w:rsidP="00236AA2">
            <w:pPr>
              <w:jc w:val="center"/>
              <w:rPr>
                <w:b/>
                <w:bCs/>
              </w:rPr>
            </w:pPr>
          </w:p>
        </w:tc>
        <w:tc>
          <w:tcPr>
            <w:tcW w:w="1260" w:type="dxa"/>
          </w:tcPr>
          <w:p w:rsidR="00267A27" w:rsidRPr="001F20D6" w:rsidRDefault="00267A27"/>
        </w:tc>
        <w:tc>
          <w:tcPr>
            <w:tcW w:w="1440" w:type="dxa"/>
          </w:tcPr>
          <w:p w:rsidR="00267A27" w:rsidRPr="001F20D6" w:rsidRDefault="00267A27"/>
        </w:tc>
        <w:tc>
          <w:tcPr>
            <w:tcW w:w="1440" w:type="dxa"/>
          </w:tcPr>
          <w:p w:rsidR="00267A27" w:rsidRPr="001F20D6" w:rsidRDefault="00267A27"/>
        </w:tc>
      </w:tr>
      <w:tr w:rsidR="00267A27" w:rsidRPr="001F20D6" w:rsidTr="00BA2077">
        <w:trPr>
          <w:trHeight w:val="356"/>
          <w:jc w:val="center"/>
        </w:trPr>
        <w:tc>
          <w:tcPr>
            <w:tcW w:w="8460" w:type="dxa"/>
            <w:gridSpan w:val="2"/>
          </w:tcPr>
          <w:p w:rsidR="00267A27" w:rsidRPr="009A36B5" w:rsidRDefault="00267A27" w:rsidP="00236AA2">
            <w:pPr>
              <w:jc w:val="both"/>
              <w:rPr>
                <w:b/>
                <w:bCs/>
                <w:sz w:val="28"/>
                <w:szCs w:val="28"/>
              </w:rPr>
            </w:pPr>
            <w:r w:rsidRPr="009A36B5">
              <w:rPr>
                <w:b/>
                <w:bCs/>
                <w:sz w:val="28"/>
                <w:szCs w:val="28"/>
              </w:rPr>
              <w:t xml:space="preserve">3. Criteriul privind participarea la proiecte </w:t>
            </w:r>
          </w:p>
        </w:tc>
        <w:tc>
          <w:tcPr>
            <w:tcW w:w="1098" w:type="dxa"/>
          </w:tcPr>
          <w:p w:rsidR="00267A27" w:rsidRPr="001F20D6" w:rsidRDefault="00267A27" w:rsidP="00236AA2">
            <w:pPr>
              <w:jc w:val="center"/>
              <w:rPr>
                <w:b/>
                <w:bCs/>
              </w:rPr>
            </w:pPr>
            <w:r w:rsidRPr="001F20D6">
              <w:rPr>
                <w:b/>
                <w:bCs/>
              </w:rPr>
              <w:t>5</w:t>
            </w:r>
          </w:p>
        </w:tc>
        <w:tc>
          <w:tcPr>
            <w:tcW w:w="1425" w:type="dxa"/>
          </w:tcPr>
          <w:p w:rsidR="00267A27" w:rsidRPr="001F20D6" w:rsidRDefault="00267A27" w:rsidP="00236AA2">
            <w:pPr>
              <w:jc w:val="center"/>
              <w:rPr>
                <w:b/>
                <w:bCs/>
              </w:rPr>
            </w:pPr>
          </w:p>
        </w:tc>
        <w:tc>
          <w:tcPr>
            <w:tcW w:w="717" w:type="dxa"/>
          </w:tcPr>
          <w:p w:rsidR="00267A27" w:rsidRPr="001F20D6" w:rsidRDefault="00267A27" w:rsidP="00236AA2">
            <w:pPr>
              <w:jc w:val="center"/>
              <w:rPr>
                <w:b/>
                <w:bCs/>
              </w:rPr>
            </w:pPr>
          </w:p>
        </w:tc>
        <w:tc>
          <w:tcPr>
            <w:tcW w:w="1260" w:type="dxa"/>
          </w:tcPr>
          <w:p w:rsidR="00267A27" w:rsidRPr="001F20D6" w:rsidRDefault="00267A27" w:rsidP="00236AA2">
            <w:pPr>
              <w:jc w:val="center"/>
              <w:rPr>
                <w:b/>
                <w:bCs/>
              </w:rPr>
            </w:pPr>
          </w:p>
        </w:tc>
        <w:tc>
          <w:tcPr>
            <w:tcW w:w="1440" w:type="dxa"/>
          </w:tcPr>
          <w:p w:rsidR="00267A27" w:rsidRPr="001F20D6" w:rsidRDefault="00267A27">
            <w:r w:rsidRPr="001F20D6">
              <w:rPr>
                <w:b/>
                <w:bCs/>
              </w:rPr>
              <w:t> </w:t>
            </w:r>
          </w:p>
        </w:tc>
        <w:tc>
          <w:tcPr>
            <w:tcW w:w="1440" w:type="dxa"/>
          </w:tcPr>
          <w:p w:rsidR="00267A27" w:rsidRPr="001F20D6" w:rsidRDefault="00267A27">
            <w:pPr>
              <w:rPr>
                <w:b/>
                <w:bCs/>
              </w:rPr>
            </w:pPr>
          </w:p>
        </w:tc>
      </w:tr>
      <w:tr w:rsidR="00267A27" w:rsidRPr="001F20D6" w:rsidTr="00BA2077">
        <w:trPr>
          <w:trHeight w:val="1384"/>
          <w:jc w:val="center"/>
        </w:trPr>
        <w:tc>
          <w:tcPr>
            <w:tcW w:w="8460" w:type="dxa"/>
            <w:gridSpan w:val="2"/>
          </w:tcPr>
          <w:p w:rsidR="00267A27" w:rsidRPr="001F20D6" w:rsidRDefault="00267A27" w:rsidP="00AE732E">
            <w:r w:rsidRPr="001F20D6">
              <w:rPr>
                <w:b/>
              </w:rPr>
              <w:t>a) proiecte europene, proiecte internaţionale care au ca obiective performanţa şcolară, progresul şcolar, dezvoltarea competenţelor şi abilităţilor preşcolarilor şi elevilor,  educaţia civică, educaţia complementară, formarea personalităţii preşcolarilor şi elevilor, dezvoltarea capacităţii de adaptare la schimbare, dezvoltarea profesională a cadrelor didactice (max.4 p., cumulat)</w:t>
            </w:r>
          </w:p>
        </w:tc>
        <w:tc>
          <w:tcPr>
            <w:tcW w:w="1098" w:type="dxa"/>
            <w:vMerge w:val="restart"/>
          </w:tcPr>
          <w:p w:rsidR="00267A27" w:rsidRPr="001F20D6" w:rsidRDefault="00267A27" w:rsidP="00537535">
            <w:pPr>
              <w:jc w:val="center"/>
              <w:rPr>
                <w:b/>
              </w:rPr>
            </w:pPr>
          </w:p>
          <w:p w:rsidR="00267A27" w:rsidRPr="001F20D6" w:rsidRDefault="00267A27" w:rsidP="00236AA2">
            <w:pPr>
              <w:jc w:val="center"/>
              <w:rPr>
                <w:b/>
              </w:rPr>
            </w:pPr>
            <w:r w:rsidRPr="001F20D6">
              <w:rPr>
                <w:b/>
              </w:rPr>
              <w:t>4</w:t>
            </w:r>
          </w:p>
          <w:p w:rsidR="00267A27" w:rsidRPr="001F20D6" w:rsidRDefault="00267A27" w:rsidP="00236AA2">
            <w:pPr>
              <w:jc w:val="center"/>
              <w:rPr>
                <w:b/>
              </w:rPr>
            </w:pPr>
          </w:p>
          <w:p w:rsidR="00267A27" w:rsidRPr="001F20D6" w:rsidRDefault="00267A27" w:rsidP="00236AA2">
            <w:pPr>
              <w:jc w:val="center"/>
              <w:rPr>
                <w:b/>
              </w:rPr>
            </w:pPr>
          </w:p>
          <w:p w:rsidR="00267A27" w:rsidRPr="001F20D6" w:rsidRDefault="00267A27" w:rsidP="00236AA2">
            <w:pPr>
              <w:jc w:val="center"/>
              <w:rPr>
                <w:b/>
              </w:rPr>
            </w:pPr>
          </w:p>
        </w:tc>
        <w:tc>
          <w:tcPr>
            <w:tcW w:w="1425" w:type="dxa"/>
          </w:tcPr>
          <w:p w:rsidR="00267A27" w:rsidRPr="001F20D6" w:rsidRDefault="00267A27" w:rsidP="00236AA2">
            <w:pPr>
              <w:jc w:val="center"/>
            </w:pPr>
          </w:p>
          <w:p w:rsidR="00267A27" w:rsidRPr="001F20D6" w:rsidRDefault="00267A27" w:rsidP="00CF308C"/>
          <w:p w:rsidR="00267A27" w:rsidRPr="001F20D6" w:rsidRDefault="00267A27" w:rsidP="002D67C9">
            <w:pPr>
              <w:jc w:val="center"/>
            </w:pPr>
          </w:p>
          <w:p w:rsidR="00267A27" w:rsidRPr="001F20D6" w:rsidRDefault="00267A27" w:rsidP="002D67C9">
            <w:pPr>
              <w:jc w:val="center"/>
            </w:pPr>
          </w:p>
          <w:p w:rsidR="00267A27" w:rsidRPr="001F20D6" w:rsidRDefault="00267A27" w:rsidP="002D67C9">
            <w:pPr>
              <w:jc w:val="center"/>
            </w:pPr>
          </w:p>
        </w:tc>
        <w:tc>
          <w:tcPr>
            <w:tcW w:w="717" w:type="dxa"/>
            <w:vMerge w:val="restart"/>
          </w:tcPr>
          <w:p w:rsidR="00267A27" w:rsidRPr="001F20D6" w:rsidRDefault="00267A27" w:rsidP="00236AA2">
            <w:pPr>
              <w:jc w:val="center"/>
            </w:pPr>
          </w:p>
          <w:p w:rsidR="00267A27" w:rsidRPr="001F20D6" w:rsidRDefault="00267A27" w:rsidP="00236AA2">
            <w:pPr>
              <w:jc w:val="center"/>
            </w:pPr>
          </w:p>
          <w:p w:rsidR="00267A27" w:rsidRPr="001F20D6" w:rsidRDefault="00267A27" w:rsidP="00236AA2">
            <w:pPr>
              <w:jc w:val="center"/>
            </w:pPr>
          </w:p>
          <w:p w:rsidR="00267A27" w:rsidRPr="001F20D6" w:rsidRDefault="00267A27" w:rsidP="00236AA2">
            <w:pPr>
              <w:jc w:val="center"/>
            </w:pPr>
          </w:p>
          <w:p w:rsidR="00267A27" w:rsidRPr="001F20D6" w:rsidRDefault="00267A27" w:rsidP="00236AA2">
            <w:pPr>
              <w:jc w:val="center"/>
            </w:pPr>
          </w:p>
          <w:p w:rsidR="00267A27" w:rsidRPr="001F20D6" w:rsidRDefault="00267A27" w:rsidP="00236AA2">
            <w:pPr>
              <w:jc w:val="center"/>
            </w:pPr>
          </w:p>
        </w:tc>
        <w:tc>
          <w:tcPr>
            <w:tcW w:w="1260" w:type="dxa"/>
            <w:vMerge w:val="restart"/>
          </w:tcPr>
          <w:p w:rsidR="00267A27" w:rsidRPr="001F20D6" w:rsidRDefault="00267A27" w:rsidP="00236AA2">
            <w:pPr>
              <w:jc w:val="center"/>
            </w:pPr>
          </w:p>
        </w:tc>
        <w:tc>
          <w:tcPr>
            <w:tcW w:w="1440" w:type="dxa"/>
            <w:vMerge w:val="restart"/>
          </w:tcPr>
          <w:p w:rsidR="00267A27" w:rsidRPr="001F20D6" w:rsidRDefault="00267A27">
            <w:r w:rsidRPr="001F20D6">
              <w:t> </w:t>
            </w:r>
          </w:p>
        </w:tc>
        <w:tc>
          <w:tcPr>
            <w:tcW w:w="1440" w:type="dxa"/>
            <w:vMerge w:val="restart"/>
          </w:tcPr>
          <w:p w:rsidR="00267A27" w:rsidRPr="001F20D6" w:rsidRDefault="00267A27"/>
        </w:tc>
      </w:tr>
      <w:tr w:rsidR="00267A27" w:rsidRPr="001F20D6" w:rsidTr="00BA2077">
        <w:trPr>
          <w:trHeight w:val="264"/>
          <w:jc w:val="center"/>
        </w:trPr>
        <w:tc>
          <w:tcPr>
            <w:tcW w:w="8460" w:type="dxa"/>
            <w:gridSpan w:val="2"/>
          </w:tcPr>
          <w:p w:rsidR="00267A27" w:rsidRPr="001F20D6" w:rsidRDefault="00267A27" w:rsidP="00AE732E">
            <w:pPr>
              <w:rPr>
                <w:b/>
              </w:rPr>
            </w:pPr>
            <w:r w:rsidRPr="001F20D6">
              <w:t xml:space="preserve">      -  manager de proiect</w:t>
            </w:r>
          </w:p>
        </w:tc>
        <w:tc>
          <w:tcPr>
            <w:tcW w:w="1098" w:type="dxa"/>
            <w:vMerge/>
          </w:tcPr>
          <w:p w:rsidR="00267A27" w:rsidRPr="001F20D6" w:rsidRDefault="00267A27" w:rsidP="00236AA2">
            <w:pPr>
              <w:jc w:val="center"/>
              <w:rPr>
                <w:b/>
              </w:rPr>
            </w:pPr>
          </w:p>
        </w:tc>
        <w:tc>
          <w:tcPr>
            <w:tcW w:w="1425" w:type="dxa"/>
          </w:tcPr>
          <w:p w:rsidR="00267A27" w:rsidRPr="001F20D6" w:rsidRDefault="00267A27" w:rsidP="002D67C9">
            <w:pPr>
              <w:jc w:val="center"/>
            </w:pPr>
            <w:r w:rsidRPr="001F20D6">
              <w:t>2/ proiect</w:t>
            </w:r>
          </w:p>
        </w:tc>
        <w:tc>
          <w:tcPr>
            <w:tcW w:w="717" w:type="dxa"/>
            <w:vMerge/>
          </w:tcPr>
          <w:p w:rsidR="00267A27" w:rsidRPr="001F20D6" w:rsidRDefault="00267A27" w:rsidP="00236AA2">
            <w:pPr>
              <w:jc w:val="center"/>
            </w:pPr>
          </w:p>
        </w:tc>
        <w:tc>
          <w:tcPr>
            <w:tcW w:w="1260" w:type="dxa"/>
            <w:vMerge/>
          </w:tcPr>
          <w:p w:rsidR="00267A27" w:rsidRPr="001F20D6" w:rsidRDefault="00267A27" w:rsidP="00236AA2">
            <w:pPr>
              <w:jc w:val="center"/>
            </w:pPr>
          </w:p>
        </w:tc>
        <w:tc>
          <w:tcPr>
            <w:tcW w:w="1440" w:type="dxa"/>
            <w:vMerge/>
          </w:tcPr>
          <w:p w:rsidR="00267A27" w:rsidRPr="001F20D6" w:rsidRDefault="00267A27"/>
        </w:tc>
        <w:tc>
          <w:tcPr>
            <w:tcW w:w="1440" w:type="dxa"/>
            <w:vMerge/>
          </w:tcPr>
          <w:p w:rsidR="00267A27" w:rsidRPr="001F20D6" w:rsidRDefault="00267A27"/>
        </w:tc>
      </w:tr>
      <w:tr w:rsidR="00267A27" w:rsidRPr="001F20D6" w:rsidTr="00BA2077">
        <w:trPr>
          <w:trHeight w:val="263"/>
          <w:jc w:val="center"/>
        </w:trPr>
        <w:tc>
          <w:tcPr>
            <w:tcW w:w="8460" w:type="dxa"/>
            <w:gridSpan w:val="2"/>
          </w:tcPr>
          <w:p w:rsidR="00267A27" w:rsidRPr="001F20D6" w:rsidRDefault="00267A27" w:rsidP="00433FC2">
            <w:pPr>
              <w:rPr>
                <w:b/>
              </w:rPr>
            </w:pPr>
            <w:r w:rsidRPr="001F20D6">
              <w:t xml:space="preserve">      - membru in echipa de proiect</w:t>
            </w:r>
          </w:p>
        </w:tc>
        <w:tc>
          <w:tcPr>
            <w:tcW w:w="1098" w:type="dxa"/>
            <w:vMerge/>
          </w:tcPr>
          <w:p w:rsidR="00267A27" w:rsidRPr="001F20D6" w:rsidRDefault="00267A27" w:rsidP="00236AA2">
            <w:pPr>
              <w:jc w:val="center"/>
              <w:rPr>
                <w:b/>
              </w:rPr>
            </w:pPr>
          </w:p>
        </w:tc>
        <w:tc>
          <w:tcPr>
            <w:tcW w:w="1425" w:type="dxa"/>
          </w:tcPr>
          <w:p w:rsidR="00267A27" w:rsidRPr="001F20D6" w:rsidRDefault="00267A27" w:rsidP="002D67C9">
            <w:pPr>
              <w:jc w:val="center"/>
            </w:pPr>
            <w:r w:rsidRPr="001F20D6">
              <w:t>1/ proiect</w:t>
            </w:r>
          </w:p>
        </w:tc>
        <w:tc>
          <w:tcPr>
            <w:tcW w:w="717" w:type="dxa"/>
            <w:vMerge/>
          </w:tcPr>
          <w:p w:rsidR="00267A27" w:rsidRPr="001F20D6" w:rsidRDefault="00267A27" w:rsidP="00236AA2">
            <w:pPr>
              <w:jc w:val="center"/>
            </w:pPr>
          </w:p>
        </w:tc>
        <w:tc>
          <w:tcPr>
            <w:tcW w:w="1260" w:type="dxa"/>
            <w:vMerge/>
          </w:tcPr>
          <w:p w:rsidR="00267A27" w:rsidRPr="001F20D6" w:rsidRDefault="00267A27" w:rsidP="00236AA2">
            <w:pPr>
              <w:jc w:val="center"/>
            </w:pPr>
          </w:p>
        </w:tc>
        <w:tc>
          <w:tcPr>
            <w:tcW w:w="1440" w:type="dxa"/>
            <w:vMerge/>
          </w:tcPr>
          <w:p w:rsidR="00267A27" w:rsidRPr="001F20D6" w:rsidRDefault="00267A27"/>
        </w:tc>
        <w:tc>
          <w:tcPr>
            <w:tcW w:w="1440" w:type="dxa"/>
            <w:vMerge/>
          </w:tcPr>
          <w:p w:rsidR="00267A27" w:rsidRPr="001F20D6" w:rsidRDefault="00267A27"/>
        </w:tc>
      </w:tr>
      <w:tr w:rsidR="00267A27" w:rsidRPr="001F20D6" w:rsidTr="00BA2077">
        <w:trPr>
          <w:trHeight w:val="360"/>
          <w:jc w:val="center"/>
        </w:trPr>
        <w:tc>
          <w:tcPr>
            <w:tcW w:w="8460" w:type="dxa"/>
            <w:gridSpan w:val="2"/>
          </w:tcPr>
          <w:p w:rsidR="00267A27" w:rsidRDefault="00267A27" w:rsidP="00433FC2">
            <w:r w:rsidRPr="001F20D6">
              <w:t xml:space="preserve">      - participare la acţiuni in cadrul proiectului</w:t>
            </w:r>
          </w:p>
          <w:p w:rsidR="00267A27" w:rsidRPr="001F20D6" w:rsidRDefault="00267A27" w:rsidP="00433FC2"/>
        </w:tc>
        <w:tc>
          <w:tcPr>
            <w:tcW w:w="1098" w:type="dxa"/>
            <w:vMerge/>
          </w:tcPr>
          <w:p w:rsidR="00267A27" w:rsidRPr="001F20D6" w:rsidRDefault="00267A27" w:rsidP="00236AA2">
            <w:pPr>
              <w:jc w:val="center"/>
              <w:rPr>
                <w:b/>
              </w:rPr>
            </w:pPr>
          </w:p>
        </w:tc>
        <w:tc>
          <w:tcPr>
            <w:tcW w:w="1425" w:type="dxa"/>
          </w:tcPr>
          <w:p w:rsidR="00267A27" w:rsidRPr="001F20D6" w:rsidRDefault="00267A27" w:rsidP="002D67C9">
            <w:pPr>
              <w:jc w:val="center"/>
            </w:pPr>
            <w:r w:rsidRPr="001F20D6">
              <w:t>0,5/ proiect</w:t>
            </w:r>
          </w:p>
        </w:tc>
        <w:tc>
          <w:tcPr>
            <w:tcW w:w="717" w:type="dxa"/>
            <w:vMerge/>
          </w:tcPr>
          <w:p w:rsidR="00267A27" w:rsidRPr="001F20D6" w:rsidRDefault="00267A27" w:rsidP="00236AA2">
            <w:pPr>
              <w:jc w:val="center"/>
            </w:pPr>
          </w:p>
        </w:tc>
        <w:tc>
          <w:tcPr>
            <w:tcW w:w="1260" w:type="dxa"/>
            <w:vMerge/>
          </w:tcPr>
          <w:p w:rsidR="00267A27" w:rsidRPr="001F20D6" w:rsidRDefault="00267A27" w:rsidP="00236AA2">
            <w:pPr>
              <w:jc w:val="center"/>
            </w:pPr>
          </w:p>
        </w:tc>
        <w:tc>
          <w:tcPr>
            <w:tcW w:w="1440" w:type="dxa"/>
            <w:vMerge/>
          </w:tcPr>
          <w:p w:rsidR="00267A27" w:rsidRPr="001F20D6" w:rsidRDefault="00267A27"/>
        </w:tc>
        <w:tc>
          <w:tcPr>
            <w:tcW w:w="1440" w:type="dxa"/>
            <w:vMerge/>
          </w:tcPr>
          <w:p w:rsidR="00267A27" w:rsidRPr="001F20D6" w:rsidRDefault="00267A27"/>
        </w:tc>
      </w:tr>
      <w:tr w:rsidR="00267A27" w:rsidRPr="001F20D6" w:rsidTr="00BA2077">
        <w:trPr>
          <w:jc w:val="center"/>
        </w:trPr>
        <w:tc>
          <w:tcPr>
            <w:tcW w:w="8460" w:type="dxa"/>
            <w:gridSpan w:val="2"/>
          </w:tcPr>
          <w:p w:rsidR="00267A27" w:rsidRPr="001F20D6" w:rsidRDefault="00267A27" w:rsidP="00827E60">
            <w:pPr>
              <w:numPr>
                <w:ilvl w:val="0"/>
                <w:numId w:val="21"/>
              </w:numPr>
              <w:rPr>
                <w:b/>
              </w:rPr>
            </w:pPr>
            <w:r w:rsidRPr="001F20D6">
              <w:rPr>
                <w:b/>
              </w:rPr>
              <w:t>proiecte elaborate şi implementate în baza prevederilor Metodologiei şi criteriilor privind acordarea gradaţiei de merit în învăţământul preuniversitar, aprobată prin OMECTS 5486/2011, materializate prin raportul de activitate şi portofoliul personal (max.1 p.)</w:t>
            </w:r>
          </w:p>
          <w:p w:rsidR="00267A27" w:rsidRPr="001F20D6" w:rsidRDefault="00267A27" w:rsidP="009E6562">
            <w:pPr>
              <w:rPr>
                <w:lang w:val="en-US"/>
              </w:rPr>
            </w:pPr>
            <w:r w:rsidRPr="001F20D6">
              <w:rPr>
                <w:lang w:val="en-US"/>
              </w:rPr>
              <w:t>Notă: Se ata</w:t>
            </w:r>
            <w:r w:rsidRPr="001F20D6">
              <w:rPr>
                <w:rFonts w:ascii="Tahoma" w:hAnsi="Tahoma"/>
                <w:lang w:val="en-US"/>
              </w:rPr>
              <w:t>ș</w:t>
            </w:r>
            <w:r w:rsidRPr="001F20D6">
              <w:rPr>
                <w:lang w:val="en-US"/>
              </w:rPr>
              <w:t>ează:</w:t>
            </w:r>
          </w:p>
          <w:p w:rsidR="00267A27" w:rsidRPr="001F20D6" w:rsidRDefault="00267A27" w:rsidP="009E6562">
            <w:pPr>
              <w:numPr>
                <w:ilvl w:val="0"/>
                <w:numId w:val="20"/>
              </w:numPr>
              <w:suppressAutoHyphens/>
              <w:rPr>
                <w:lang w:val="en-US"/>
              </w:rPr>
            </w:pPr>
            <w:r w:rsidRPr="001F20D6">
              <w:rPr>
                <w:lang w:val="en-US"/>
              </w:rPr>
              <w:t>proiectul propus;</w:t>
            </w:r>
          </w:p>
          <w:p w:rsidR="00267A27" w:rsidRPr="001F20D6" w:rsidRDefault="00267A27" w:rsidP="009E6562">
            <w:pPr>
              <w:numPr>
                <w:ilvl w:val="0"/>
                <w:numId w:val="20"/>
              </w:numPr>
              <w:suppressAutoHyphens/>
              <w:rPr>
                <w:i/>
                <w:lang w:val="pt-BR"/>
              </w:rPr>
            </w:pPr>
            <w:r w:rsidRPr="001F20D6">
              <w:rPr>
                <w:lang w:val="pt-BR"/>
              </w:rPr>
              <w:t>fişa anuală /fi</w:t>
            </w:r>
            <w:r w:rsidRPr="001F20D6">
              <w:rPr>
                <w:rFonts w:ascii="Tahoma" w:hAnsi="Tahoma"/>
                <w:lang w:val="pt-BR"/>
              </w:rPr>
              <w:t>ș</w:t>
            </w:r>
            <w:r w:rsidRPr="001F20D6">
              <w:rPr>
                <w:lang w:val="pt-BR"/>
              </w:rPr>
              <w:t xml:space="preserve">ele anuale de monitorizare (anexa 7 din OMECTS </w:t>
            </w:r>
            <w:r w:rsidRPr="001F20D6">
              <w:rPr>
                <w:bCs/>
                <w:i/>
                <w:iCs/>
                <w:lang w:val="pt-BR"/>
              </w:rPr>
              <w:t>nr. 5.486/2011</w:t>
            </w:r>
            <w:r w:rsidRPr="001F20D6">
              <w:rPr>
                <w:i/>
                <w:lang w:val="pt-BR"/>
              </w:rPr>
              <w:t>);</w:t>
            </w:r>
          </w:p>
          <w:p w:rsidR="00267A27" w:rsidRPr="001F20D6" w:rsidRDefault="00267A27" w:rsidP="009E6562">
            <w:pPr>
              <w:numPr>
                <w:ilvl w:val="0"/>
                <w:numId w:val="20"/>
              </w:numPr>
              <w:suppressAutoHyphens/>
              <w:rPr>
                <w:lang w:val="pt-BR"/>
              </w:rPr>
            </w:pPr>
            <w:r w:rsidRPr="001F20D6">
              <w:rPr>
                <w:lang w:val="pt-BR"/>
              </w:rPr>
              <w:t xml:space="preserve">copie proces verbal al </w:t>
            </w:r>
            <w:r w:rsidRPr="001F20D6">
              <w:rPr>
                <w:rFonts w:ascii="Tahoma" w:hAnsi="Tahoma"/>
                <w:lang w:val="pt-BR"/>
              </w:rPr>
              <w:t>ș</w:t>
            </w:r>
            <w:r w:rsidRPr="001F20D6">
              <w:rPr>
                <w:lang w:val="pt-BR"/>
              </w:rPr>
              <w:t>edin</w:t>
            </w:r>
            <w:r w:rsidRPr="001F20D6">
              <w:rPr>
                <w:rFonts w:ascii="Tahoma" w:hAnsi="Tahoma"/>
                <w:lang w:val="pt-BR"/>
              </w:rPr>
              <w:t>ț</w:t>
            </w:r>
            <w:r w:rsidRPr="001F20D6">
              <w:rPr>
                <w:lang w:val="pt-BR"/>
              </w:rPr>
              <w:t>ei Consiliului de Administra</w:t>
            </w:r>
            <w:r w:rsidRPr="001F20D6">
              <w:rPr>
                <w:rFonts w:ascii="Tahoma" w:hAnsi="Tahoma"/>
                <w:lang w:val="pt-BR"/>
              </w:rPr>
              <w:t>ț</w:t>
            </w:r>
            <w:r w:rsidRPr="001F20D6">
              <w:rPr>
                <w:lang w:val="pt-BR"/>
              </w:rPr>
              <w:t>ie al unită</w:t>
            </w:r>
            <w:r w:rsidRPr="001F20D6">
              <w:rPr>
                <w:rFonts w:ascii="Tahoma" w:hAnsi="Tahoma"/>
                <w:lang w:val="pt-BR"/>
              </w:rPr>
              <w:t>ț</w:t>
            </w:r>
            <w:r w:rsidRPr="001F20D6">
              <w:rPr>
                <w:lang w:val="pt-BR"/>
              </w:rPr>
              <w:t>ii de învă</w:t>
            </w:r>
            <w:r w:rsidRPr="001F20D6">
              <w:rPr>
                <w:rFonts w:ascii="Tahoma" w:hAnsi="Tahoma"/>
                <w:lang w:val="pt-BR"/>
              </w:rPr>
              <w:t>ț</w:t>
            </w:r>
            <w:r w:rsidRPr="001F20D6">
              <w:rPr>
                <w:lang w:val="pt-BR"/>
              </w:rPr>
              <w:t xml:space="preserve">ământ din care </w:t>
            </w:r>
            <w:r w:rsidRPr="001F20D6">
              <w:t>să</w:t>
            </w:r>
            <w:r w:rsidRPr="001F20D6">
              <w:rPr>
                <w:lang w:val="pt-BR"/>
              </w:rPr>
              <w:t xml:space="preserve"> reiasă aprobarea implementării proiectului; </w:t>
            </w:r>
          </w:p>
          <w:p w:rsidR="00267A27" w:rsidRPr="001F20D6" w:rsidRDefault="00267A27" w:rsidP="00064390">
            <w:pPr>
              <w:numPr>
                <w:ilvl w:val="0"/>
                <w:numId w:val="20"/>
              </w:numPr>
              <w:rPr>
                <w:b/>
              </w:rPr>
            </w:pPr>
            <w:r w:rsidRPr="001F20D6">
              <w:rPr>
                <w:lang w:val="pt-BR"/>
              </w:rPr>
              <w:t xml:space="preserve">copie proces verbal al </w:t>
            </w:r>
            <w:r w:rsidRPr="001F20D6">
              <w:t xml:space="preserve">Consiliului de Administraţie din care să reiasă validarea </w:t>
            </w:r>
            <w:r w:rsidRPr="001F20D6">
              <w:rPr>
                <w:lang w:val="pt-BR"/>
              </w:rPr>
              <w:t>fişei anuale /fi</w:t>
            </w:r>
            <w:r w:rsidRPr="001F20D6">
              <w:rPr>
                <w:rFonts w:ascii="Tahoma" w:hAnsi="Tahoma"/>
                <w:lang w:val="pt-BR"/>
              </w:rPr>
              <w:t>ș</w:t>
            </w:r>
            <w:r w:rsidRPr="001F20D6">
              <w:rPr>
                <w:lang w:val="pt-BR"/>
              </w:rPr>
              <w:t xml:space="preserve">elor anuale </w:t>
            </w:r>
            <w:r w:rsidRPr="001F20D6">
              <w:t>de monitorizare a candidaţilor.</w:t>
            </w:r>
          </w:p>
        </w:tc>
        <w:tc>
          <w:tcPr>
            <w:tcW w:w="1098" w:type="dxa"/>
          </w:tcPr>
          <w:p w:rsidR="00267A27" w:rsidRPr="001F20D6" w:rsidRDefault="00267A27" w:rsidP="00236AA2">
            <w:pPr>
              <w:jc w:val="center"/>
              <w:rPr>
                <w:b/>
              </w:rPr>
            </w:pPr>
            <w:r w:rsidRPr="001F20D6">
              <w:rPr>
                <w:b/>
              </w:rPr>
              <w:t>1</w:t>
            </w:r>
          </w:p>
        </w:tc>
        <w:tc>
          <w:tcPr>
            <w:tcW w:w="1425" w:type="dxa"/>
          </w:tcPr>
          <w:p w:rsidR="00267A27" w:rsidRPr="001F20D6" w:rsidRDefault="00267A27" w:rsidP="002D67C9">
            <w:pPr>
              <w:jc w:val="center"/>
            </w:pPr>
          </w:p>
          <w:p w:rsidR="00267A27" w:rsidRPr="001F20D6" w:rsidRDefault="00267A27" w:rsidP="002D67C9">
            <w:pPr>
              <w:jc w:val="center"/>
            </w:pPr>
          </w:p>
          <w:p w:rsidR="00267A27" w:rsidRPr="001F20D6" w:rsidRDefault="00267A27" w:rsidP="00537535"/>
        </w:tc>
        <w:tc>
          <w:tcPr>
            <w:tcW w:w="717" w:type="dxa"/>
          </w:tcPr>
          <w:p w:rsidR="00267A27" w:rsidRPr="001F20D6" w:rsidRDefault="00267A27" w:rsidP="00236AA2">
            <w:pPr>
              <w:jc w:val="center"/>
            </w:pPr>
          </w:p>
        </w:tc>
        <w:tc>
          <w:tcPr>
            <w:tcW w:w="1260" w:type="dxa"/>
          </w:tcPr>
          <w:p w:rsidR="00267A27" w:rsidRPr="001F20D6" w:rsidRDefault="00267A27" w:rsidP="00236AA2">
            <w:pPr>
              <w:jc w:val="center"/>
            </w:pPr>
          </w:p>
        </w:tc>
        <w:tc>
          <w:tcPr>
            <w:tcW w:w="1440" w:type="dxa"/>
          </w:tcPr>
          <w:p w:rsidR="00267A27" w:rsidRPr="001F20D6" w:rsidRDefault="00267A27"/>
        </w:tc>
        <w:tc>
          <w:tcPr>
            <w:tcW w:w="1440" w:type="dxa"/>
          </w:tcPr>
          <w:p w:rsidR="00267A27" w:rsidRPr="001F20D6" w:rsidRDefault="00267A27"/>
        </w:tc>
      </w:tr>
      <w:tr w:rsidR="00267A27" w:rsidRPr="001F20D6" w:rsidTr="001F20D6">
        <w:trPr>
          <w:trHeight w:val="806"/>
          <w:jc w:val="center"/>
        </w:trPr>
        <w:tc>
          <w:tcPr>
            <w:tcW w:w="8460" w:type="dxa"/>
            <w:gridSpan w:val="2"/>
            <w:vAlign w:val="center"/>
          </w:tcPr>
          <w:p w:rsidR="00267A27" w:rsidRPr="001F20D6" w:rsidRDefault="00267A27" w:rsidP="00064390">
            <w:pPr>
              <w:rPr>
                <w:b/>
              </w:rPr>
            </w:pPr>
          </w:p>
          <w:p w:rsidR="00267A27" w:rsidRPr="001F20D6" w:rsidRDefault="00267A27" w:rsidP="00E51FAE">
            <w:pPr>
              <w:rPr>
                <w:b/>
              </w:rPr>
            </w:pPr>
            <w:r w:rsidRPr="001F20D6">
              <w:rPr>
                <w:b/>
              </w:rPr>
              <w:t>TOTAL CRITERIUL 3</w:t>
            </w:r>
          </w:p>
          <w:p w:rsidR="00267A27" w:rsidRPr="001F20D6" w:rsidRDefault="00267A27" w:rsidP="00064390">
            <w:pPr>
              <w:rPr>
                <w:b/>
              </w:rPr>
            </w:pPr>
          </w:p>
        </w:tc>
        <w:tc>
          <w:tcPr>
            <w:tcW w:w="1098" w:type="dxa"/>
          </w:tcPr>
          <w:p w:rsidR="00267A27" w:rsidRPr="001F20D6" w:rsidRDefault="00267A27" w:rsidP="00236AA2">
            <w:pPr>
              <w:jc w:val="center"/>
              <w:rPr>
                <w:b/>
              </w:rPr>
            </w:pPr>
          </w:p>
          <w:p w:rsidR="00267A27" w:rsidRPr="001F20D6" w:rsidRDefault="00267A27" w:rsidP="00064390">
            <w:pPr>
              <w:rPr>
                <w:b/>
              </w:rPr>
            </w:pPr>
            <w:r w:rsidRPr="001F20D6">
              <w:rPr>
                <w:b/>
              </w:rPr>
              <w:t>5 puncte</w:t>
            </w:r>
          </w:p>
        </w:tc>
        <w:tc>
          <w:tcPr>
            <w:tcW w:w="1425" w:type="dxa"/>
          </w:tcPr>
          <w:p w:rsidR="00267A27" w:rsidRPr="001F20D6" w:rsidRDefault="00267A27" w:rsidP="00236AA2">
            <w:pPr>
              <w:jc w:val="center"/>
            </w:pPr>
          </w:p>
        </w:tc>
        <w:tc>
          <w:tcPr>
            <w:tcW w:w="717" w:type="dxa"/>
          </w:tcPr>
          <w:p w:rsidR="00267A27" w:rsidRPr="001F20D6" w:rsidRDefault="00267A27" w:rsidP="00236AA2">
            <w:pPr>
              <w:jc w:val="center"/>
            </w:pPr>
          </w:p>
        </w:tc>
        <w:tc>
          <w:tcPr>
            <w:tcW w:w="1260" w:type="dxa"/>
          </w:tcPr>
          <w:p w:rsidR="00267A27" w:rsidRPr="001F20D6" w:rsidRDefault="00267A27" w:rsidP="00236AA2">
            <w:pPr>
              <w:jc w:val="center"/>
            </w:pPr>
          </w:p>
        </w:tc>
        <w:tc>
          <w:tcPr>
            <w:tcW w:w="1440" w:type="dxa"/>
          </w:tcPr>
          <w:p w:rsidR="00267A27" w:rsidRPr="001F20D6" w:rsidRDefault="00267A27"/>
        </w:tc>
        <w:tc>
          <w:tcPr>
            <w:tcW w:w="1440" w:type="dxa"/>
          </w:tcPr>
          <w:p w:rsidR="00267A27" w:rsidRPr="001F20D6" w:rsidRDefault="00267A27"/>
        </w:tc>
      </w:tr>
      <w:tr w:rsidR="00267A27" w:rsidRPr="001F20D6" w:rsidTr="00BA2077">
        <w:trPr>
          <w:jc w:val="center"/>
        </w:trPr>
        <w:tc>
          <w:tcPr>
            <w:tcW w:w="8460" w:type="dxa"/>
            <w:gridSpan w:val="2"/>
          </w:tcPr>
          <w:p w:rsidR="00267A27" w:rsidRPr="009A36B5" w:rsidRDefault="00267A27" w:rsidP="00236AA2">
            <w:pPr>
              <w:jc w:val="both"/>
              <w:rPr>
                <w:b/>
                <w:bCs/>
                <w:sz w:val="28"/>
                <w:szCs w:val="28"/>
              </w:rPr>
            </w:pPr>
            <w:r w:rsidRPr="009A36B5">
              <w:rPr>
                <w:b/>
                <w:bCs/>
                <w:sz w:val="28"/>
                <w:szCs w:val="28"/>
              </w:rPr>
              <w:t>4. Criteriul privind contribu</w:t>
            </w:r>
            <w:r w:rsidRPr="009A36B5">
              <w:rPr>
                <w:rFonts w:ascii="Tahoma" w:hAnsi="Tahoma" w:cs="Tahoma"/>
                <w:b/>
                <w:bCs/>
                <w:sz w:val="28"/>
                <w:szCs w:val="28"/>
              </w:rPr>
              <w:t>ț</w:t>
            </w:r>
            <w:r w:rsidRPr="009A36B5">
              <w:rPr>
                <w:b/>
                <w:bCs/>
                <w:sz w:val="28"/>
                <w:szCs w:val="28"/>
              </w:rPr>
              <w:t>ia la dezvoltarea institu</w:t>
            </w:r>
            <w:r w:rsidRPr="009A36B5">
              <w:rPr>
                <w:rFonts w:ascii="Tahoma" w:hAnsi="Tahoma" w:cs="Tahoma"/>
                <w:b/>
                <w:bCs/>
                <w:sz w:val="28"/>
                <w:szCs w:val="28"/>
              </w:rPr>
              <w:t>ț</w:t>
            </w:r>
            <w:r w:rsidRPr="009A36B5">
              <w:rPr>
                <w:b/>
                <w:bCs/>
                <w:sz w:val="28"/>
                <w:szCs w:val="28"/>
              </w:rPr>
              <w:t xml:space="preserve">ională </w:t>
            </w:r>
          </w:p>
        </w:tc>
        <w:tc>
          <w:tcPr>
            <w:tcW w:w="1098" w:type="dxa"/>
          </w:tcPr>
          <w:p w:rsidR="00267A27" w:rsidRPr="001F20D6" w:rsidRDefault="00267A27" w:rsidP="007B2DE1">
            <w:pPr>
              <w:jc w:val="center"/>
              <w:rPr>
                <w:b/>
                <w:bCs/>
              </w:rPr>
            </w:pPr>
            <w:r w:rsidRPr="001F20D6">
              <w:rPr>
                <w:b/>
                <w:bCs/>
              </w:rPr>
              <w:t>5</w:t>
            </w:r>
          </w:p>
        </w:tc>
        <w:tc>
          <w:tcPr>
            <w:tcW w:w="1425" w:type="dxa"/>
          </w:tcPr>
          <w:p w:rsidR="00267A27" w:rsidRPr="001F20D6" w:rsidRDefault="00267A27" w:rsidP="00236AA2">
            <w:pPr>
              <w:jc w:val="center"/>
              <w:rPr>
                <w:b/>
                <w:bCs/>
              </w:rPr>
            </w:pPr>
          </w:p>
        </w:tc>
        <w:tc>
          <w:tcPr>
            <w:tcW w:w="717" w:type="dxa"/>
          </w:tcPr>
          <w:p w:rsidR="00267A27" w:rsidRPr="001F20D6" w:rsidRDefault="00267A27" w:rsidP="00236AA2">
            <w:pPr>
              <w:jc w:val="center"/>
              <w:rPr>
                <w:b/>
                <w:bCs/>
              </w:rPr>
            </w:pPr>
          </w:p>
        </w:tc>
        <w:tc>
          <w:tcPr>
            <w:tcW w:w="1260" w:type="dxa"/>
          </w:tcPr>
          <w:p w:rsidR="00267A27" w:rsidRPr="001F20D6" w:rsidRDefault="00267A27"/>
        </w:tc>
        <w:tc>
          <w:tcPr>
            <w:tcW w:w="1440" w:type="dxa"/>
          </w:tcPr>
          <w:p w:rsidR="00267A27" w:rsidRPr="001F20D6" w:rsidRDefault="00267A27"/>
        </w:tc>
        <w:tc>
          <w:tcPr>
            <w:tcW w:w="1440" w:type="dxa"/>
          </w:tcPr>
          <w:p w:rsidR="00267A27" w:rsidRPr="001F20D6" w:rsidRDefault="00267A27"/>
        </w:tc>
      </w:tr>
      <w:tr w:rsidR="00267A27" w:rsidRPr="001F20D6" w:rsidTr="00BA2077">
        <w:trPr>
          <w:jc w:val="center"/>
        </w:trPr>
        <w:tc>
          <w:tcPr>
            <w:tcW w:w="8460" w:type="dxa"/>
            <w:gridSpan w:val="2"/>
          </w:tcPr>
          <w:p w:rsidR="00267A27" w:rsidRPr="001F20D6" w:rsidRDefault="00267A27" w:rsidP="00236AA2">
            <w:pPr>
              <w:numPr>
                <w:ilvl w:val="0"/>
                <w:numId w:val="10"/>
              </w:numPr>
            </w:pPr>
            <w:r w:rsidRPr="001F20D6">
              <w:t>atragerea de finanţări extrabugetare pentru unitate, programe, proiecte, centre de documentare şi informare, laboratoare etc., având ca efect creşterea calităţii instituţiei şi a procesului de predare-învăţare-evaluare, a bazei didactico-materiale(max.3p.,cumulat)</w:t>
            </w:r>
          </w:p>
        </w:tc>
        <w:tc>
          <w:tcPr>
            <w:tcW w:w="1098" w:type="dxa"/>
          </w:tcPr>
          <w:p w:rsidR="00267A27" w:rsidRPr="001F20D6" w:rsidRDefault="00267A27" w:rsidP="00236AA2">
            <w:pPr>
              <w:jc w:val="center"/>
            </w:pPr>
            <w:r w:rsidRPr="001F20D6">
              <w:t>3</w:t>
            </w:r>
          </w:p>
        </w:tc>
        <w:tc>
          <w:tcPr>
            <w:tcW w:w="1425" w:type="dxa"/>
          </w:tcPr>
          <w:p w:rsidR="00267A27" w:rsidRPr="001F20D6" w:rsidRDefault="00267A27" w:rsidP="00BB65F0">
            <w:pPr>
              <w:jc w:val="center"/>
            </w:pPr>
          </w:p>
        </w:tc>
        <w:tc>
          <w:tcPr>
            <w:tcW w:w="717" w:type="dxa"/>
          </w:tcPr>
          <w:p w:rsidR="00267A27" w:rsidRPr="001F20D6" w:rsidRDefault="00267A27" w:rsidP="00236AA2">
            <w:pPr>
              <w:jc w:val="center"/>
            </w:pPr>
          </w:p>
        </w:tc>
        <w:tc>
          <w:tcPr>
            <w:tcW w:w="1260" w:type="dxa"/>
          </w:tcPr>
          <w:p w:rsidR="00267A27" w:rsidRPr="001F20D6" w:rsidRDefault="00267A27" w:rsidP="00236AA2">
            <w:pPr>
              <w:jc w:val="center"/>
            </w:pPr>
          </w:p>
        </w:tc>
        <w:tc>
          <w:tcPr>
            <w:tcW w:w="1440" w:type="dxa"/>
          </w:tcPr>
          <w:p w:rsidR="00267A27" w:rsidRPr="001F20D6" w:rsidRDefault="00267A27">
            <w:r w:rsidRPr="001F20D6">
              <w:t> </w:t>
            </w:r>
          </w:p>
        </w:tc>
        <w:tc>
          <w:tcPr>
            <w:tcW w:w="1440" w:type="dxa"/>
          </w:tcPr>
          <w:p w:rsidR="00267A27" w:rsidRPr="001F20D6" w:rsidRDefault="00267A27"/>
        </w:tc>
      </w:tr>
      <w:tr w:rsidR="00267A27" w:rsidRPr="001F20D6" w:rsidTr="00BA2077">
        <w:trPr>
          <w:jc w:val="center"/>
        </w:trPr>
        <w:tc>
          <w:tcPr>
            <w:tcW w:w="8460" w:type="dxa"/>
            <w:gridSpan w:val="2"/>
          </w:tcPr>
          <w:p w:rsidR="00267A27" w:rsidRPr="001F20D6" w:rsidRDefault="00267A27" w:rsidP="00236AA2">
            <w:pPr>
              <w:numPr>
                <w:ilvl w:val="0"/>
                <w:numId w:val="10"/>
              </w:numPr>
            </w:pPr>
            <w:r w:rsidRPr="001F20D6">
              <w:t>realizarea de proiecte extracurriculare, cu finanţare extrabugetară, având drept obiectiv creşterea calităţii procesului de învăţământ(max.2p.,cumulat)</w:t>
            </w:r>
          </w:p>
        </w:tc>
        <w:tc>
          <w:tcPr>
            <w:tcW w:w="1098" w:type="dxa"/>
          </w:tcPr>
          <w:p w:rsidR="00267A27" w:rsidRPr="001F20D6" w:rsidRDefault="00267A27" w:rsidP="00236AA2">
            <w:pPr>
              <w:jc w:val="center"/>
            </w:pPr>
            <w:r w:rsidRPr="001F20D6">
              <w:t>2</w:t>
            </w:r>
          </w:p>
        </w:tc>
        <w:tc>
          <w:tcPr>
            <w:tcW w:w="1425" w:type="dxa"/>
          </w:tcPr>
          <w:p w:rsidR="00267A27" w:rsidRPr="001F20D6" w:rsidRDefault="00267A27" w:rsidP="00BB65F0">
            <w:pPr>
              <w:jc w:val="center"/>
            </w:pPr>
          </w:p>
        </w:tc>
        <w:tc>
          <w:tcPr>
            <w:tcW w:w="717" w:type="dxa"/>
          </w:tcPr>
          <w:p w:rsidR="00267A27" w:rsidRPr="001F20D6" w:rsidRDefault="00267A27" w:rsidP="00236AA2">
            <w:pPr>
              <w:jc w:val="center"/>
            </w:pPr>
          </w:p>
        </w:tc>
        <w:tc>
          <w:tcPr>
            <w:tcW w:w="1260" w:type="dxa"/>
          </w:tcPr>
          <w:p w:rsidR="00267A27" w:rsidRPr="001F20D6" w:rsidRDefault="00267A27" w:rsidP="00236AA2">
            <w:pPr>
              <w:jc w:val="center"/>
            </w:pPr>
          </w:p>
        </w:tc>
        <w:tc>
          <w:tcPr>
            <w:tcW w:w="1440" w:type="dxa"/>
          </w:tcPr>
          <w:p w:rsidR="00267A27" w:rsidRPr="001F20D6" w:rsidRDefault="00267A27"/>
        </w:tc>
        <w:tc>
          <w:tcPr>
            <w:tcW w:w="1440" w:type="dxa"/>
          </w:tcPr>
          <w:p w:rsidR="00267A27" w:rsidRPr="001F20D6" w:rsidRDefault="00267A27"/>
        </w:tc>
      </w:tr>
      <w:tr w:rsidR="00267A27" w:rsidRPr="001F20D6" w:rsidTr="00BA2077">
        <w:trPr>
          <w:jc w:val="center"/>
        </w:trPr>
        <w:tc>
          <w:tcPr>
            <w:tcW w:w="8460" w:type="dxa"/>
            <w:gridSpan w:val="2"/>
            <w:vAlign w:val="center"/>
          </w:tcPr>
          <w:p w:rsidR="00267A27" w:rsidRPr="001F20D6" w:rsidRDefault="00267A27" w:rsidP="00236AA2">
            <w:pPr>
              <w:jc w:val="center"/>
              <w:rPr>
                <w:b/>
              </w:rPr>
            </w:pPr>
            <w:r w:rsidRPr="001F20D6">
              <w:rPr>
                <w:b/>
              </w:rPr>
              <w:t>TOTAL CRITERIUL 4</w:t>
            </w:r>
          </w:p>
        </w:tc>
        <w:tc>
          <w:tcPr>
            <w:tcW w:w="1098" w:type="dxa"/>
          </w:tcPr>
          <w:p w:rsidR="00267A27" w:rsidRPr="001F20D6" w:rsidRDefault="00267A27" w:rsidP="00CF76E7">
            <w:pPr>
              <w:rPr>
                <w:b/>
              </w:rPr>
            </w:pPr>
            <w:r w:rsidRPr="001F20D6">
              <w:rPr>
                <w:b/>
              </w:rPr>
              <w:t>5 puncte</w:t>
            </w:r>
          </w:p>
        </w:tc>
        <w:tc>
          <w:tcPr>
            <w:tcW w:w="1425" w:type="dxa"/>
          </w:tcPr>
          <w:p w:rsidR="00267A27" w:rsidRPr="001F20D6" w:rsidRDefault="00267A27" w:rsidP="00236AA2">
            <w:pPr>
              <w:jc w:val="center"/>
            </w:pPr>
          </w:p>
        </w:tc>
        <w:tc>
          <w:tcPr>
            <w:tcW w:w="717" w:type="dxa"/>
          </w:tcPr>
          <w:p w:rsidR="00267A27" w:rsidRPr="001F20D6" w:rsidRDefault="00267A27" w:rsidP="00236AA2">
            <w:pPr>
              <w:jc w:val="center"/>
            </w:pPr>
          </w:p>
        </w:tc>
        <w:tc>
          <w:tcPr>
            <w:tcW w:w="1260" w:type="dxa"/>
          </w:tcPr>
          <w:p w:rsidR="00267A27" w:rsidRPr="001F20D6" w:rsidRDefault="00267A27" w:rsidP="00236AA2">
            <w:pPr>
              <w:jc w:val="center"/>
            </w:pPr>
          </w:p>
        </w:tc>
        <w:tc>
          <w:tcPr>
            <w:tcW w:w="1440" w:type="dxa"/>
          </w:tcPr>
          <w:p w:rsidR="00267A27" w:rsidRPr="001F20D6" w:rsidRDefault="00267A27"/>
        </w:tc>
        <w:tc>
          <w:tcPr>
            <w:tcW w:w="1440" w:type="dxa"/>
          </w:tcPr>
          <w:p w:rsidR="00267A27" w:rsidRPr="001F20D6" w:rsidRDefault="00267A27"/>
        </w:tc>
      </w:tr>
      <w:tr w:rsidR="00267A27" w:rsidRPr="001F20D6" w:rsidTr="00BA2077">
        <w:trPr>
          <w:jc w:val="center"/>
        </w:trPr>
        <w:tc>
          <w:tcPr>
            <w:tcW w:w="8460" w:type="dxa"/>
            <w:gridSpan w:val="2"/>
            <w:vAlign w:val="center"/>
          </w:tcPr>
          <w:p w:rsidR="00267A27" w:rsidRPr="001F20D6" w:rsidRDefault="00267A27" w:rsidP="00236AA2">
            <w:pPr>
              <w:jc w:val="center"/>
              <w:rPr>
                <w:b/>
                <w:bCs/>
              </w:rPr>
            </w:pPr>
            <w:r w:rsidRPr="001F20D6">
              <w:rPr>
                <w:b/>
                <w:bCs/>
              </w:rPr>
              <w:t>TOTAL GENERAL</w:t>
            </w:r>
          </w:p>
        </w:tc>
        <w:tc>
          <w:tcPr>
            <w:tcW w:w="1098" w:type="dxa"/>
          </w:tcPr>
          <w:p w:rsidR="00267A27" w:rsidRPr="001F20D6" w:rsidRDefault="00267A27" w:rsidP="00236AA2">
            <w:pPr>
              <w:jc w:val="center"/>
              <w:rPr>
                <w:b/>
                <w:bCs/>
              </w:rPr>
            </w:pPr>
            <w:r w:rsidRPr="001F20D6">
              <w:rPr>
                <w:b/>
                <w:bCs/>
              </w:rPr>
              <w:t>100</w:t>
            </w:r>
          </w:p>
        </w:tc>
        <w:tc>
          <w:tcPr>
            <w:tcW w:w="1425" w:type="dxa"/>
          </w:tcPr>
          <w:p w:rsidR="00267A27" w:rsidRPr="001F20D6" w:rsidRDefault="00267A27" w:rsidP="00236AA2">
            <w:pPr>
              <w:jc w:val="center"/>
              <w:rPr>
                <w:b/>
                <w:bCs/>
              </w:rPr>
            </w:pPr>
            <w:r w:rsidRPr="001F20D6">
              <w:rPr>
                <w:b/>
                <w:bCs/>
              </w:rPr>
              <w:t>100</w:t>
            </w:r>
          </w:p>
        </w:tc>
        <w:tc>
          <w:tcPr>
            <w:tcW w:w="717" w:type="dxa"/>
          </w:tcPr>
          <w:p w:rsidR="00267A27" w:rsidRPr="001F20D6" w:rsidRDefault="00267A27" w:rsidP="00236AA2">
            <w:pPr>
              <w:jc w:val="center"/>
              <w:rPr>
                <w:b/>
                <w:bCs/>
              </w:rPr>
            </w:pPr>
          </w:p>
        </w:tc>
        <w:tc>
          <w:tcPr>
            <w:tcW w:w="1260" w:type="dxa"/>
          </w:tcPr>
          <w:p w:rsidR="00267A27" w:rsidRPr="001F20D6" w:rsidRDefault="00267A27"/>
        </w:tc>
        <w:tc>
          <w:tcPr>
            <w:tcW w:w="1440" w:type="dxa"/>
          </w:tcPr>
          <w:p w:rsidR="00267A27" w:rsidRPr="001F20D6" w:rsidRDefault="00267A27"/>
        </w:tc>
        <w:tc>
          <w:tcPr>
            <w:tcW w:w="1440" w:type="dxa"/>
          </w:tcPr>
          <w:p w:rsidR="00267A27" w:rsidRPr="001F20D6" w:rsidRDefault="00267A27"/>
        </w:tc>
      </w:tr>
    </w:tbl>
    <w:p w:rsidR="00267A27" w:rsidRPr="001F20D6" w:rsidRDefault="00267A27" w:rsidP="002C0613">
      <w:pPr>
        <w:tabs>
          <w:tab w:val="left" w:pos="9900"/>
        </w:tabs>
        <w:rPr>
          <w:b/>
        </w:rPr>
      </w:pPr>
    </w:p>
    <w:p w:rsidR="00267A27" w:rsidRDefault="00267A27" w:rsidP="002C0613">
      <w:pPr>
        <w:tabs>
          <w:tab w:val="left" w:pos="9900"/>
        </w:tabs>
        <w:rPr>
          <w:b/>
        </w:rPr>
      </w:pPr>
    </w:p>
    <w:p w:rsidR="00267A27" w:rsidRDefault="00267A27" w:rsidP="002C0613">
      <w:pPr>
        <w:tabs>
          <w:tab w:val="left" w:pos="9900"/>
        </w:tabs>
        <w:rPr>
          <w:b/>
        </w:rPr>
      </w:pPr>
    </w:p>
    <w:p w:rsidR="00267A27" w:rsidRDefault="00267A27" w:rsidP="002C0613">
      <w:pPr>
        <w:tabs>
          <w:tab w:val="left" w:pos="9900"/>
        </w:tabs>
        <w:rPr>
          <w:b/>
        </w:rPr>
      </w:pPr>
    </w:p>
    <w:p w:rsidR="00267A27" w:rsidRDefault="00267A27" w:rsidP="002C0613">
      <w:pPr>
        <w:tabs>
          <w:tab w:val="left" w:pos="9900"/>
        </w:tabs>
        <w:rPr>
          <w:b/>
        </w:rPr>
      </w:pPr>
    </w:p>
    <w:p w:rsidR="00267A27" w:rsidRDefault="00267A27" w:rsidP="002C0613">
      <w:pPr>
        <w:tabs>
          <w:tab w:val="left" w:pos="9900"/>
        </w:tabs>
        <w:rPr>
          <w:b/>
        </w:rPr>
      </w:pPr>
    </w:p>
    <w:p w:rsidR="00267A27" w:rsidRDefault="00267A27" w:rsidP="002C0613">
      <w:pPr>
        <w:tabs>
          <w:tab w:val="left" w:pos="9900"/>
        </w:tabs>
        <w:rPr>
          <w:b/>
        </w:rPr>
      </w:pPr>
    </w:p>
    <w:p w:rsidR="00267A27" w:rsidRDefault="00267A27" w:rsidP="002C0613">
      <w:pPr>
        <w:tabs>
          <w:tab w:val="left" w:pos="9900"/>
        </w:tabs>
        <w:rPr>
          <w:b/>
        </w:rPr>
      </w:pPr>
    </w:p>
    <w:p w:rsidR="00267A27" w:rsidRPr="001F20D6" w:rsidRDefault="00267A27" w:rsidP="002C0613">
      <w:pPr>
        <w:tabs>
          <w:tab w:val="left" w:pos="9900"/>
        </w:tabs>
        <w:rPr>
          <w:b/>
        </w:rPr>
      </w:pPr>
    </w:p>
    <w:p w:rsidR="00267A27" w:rsidRPr="001F20D6" w:rsidRDefault="00267A27" w:rsidP="002C0613">
      <w:pPr>
        <w:tabs>
          <w:tab w:val="left" w:pos="9900"/>
        </w:tabs>
        <w:rPr>
          <w:b/>
        </w:rPr>
      </w:pPr>
    </w:p>
    <w:p w:rsidR="00267A27" w:rsidRPr="001F20D6" w:rsidRDefault="00267A27" w:rsidP="002C0613">
      <w:pPr>
        <w:tabs>
          <w:tab w:val="left" w:pos="9900"/>
        </w:tabs>
        <w:rPr>
          <w:b/>
        </w:rPr>
      </w:pPr>
    </w:p>
    <w:p w:rsidR="00267A27" w:rsidRPr="001F20D6" w:rsidRDefault="00267A27" w:rsidP="002C0613">
      <w:pPr>
        <w:tabs>
          <w:tab w:val="left" w:pos="9900"/>
        </w:tabs>
        <w:rPr>
          <w:b/>
        </w:rPr>
      </w:pPr>
    </w:p>
    <w:p w:rsidR="00267A27" w:rsidRPr="001F20D6" w:rsidRDefault="00267A27" w:rsidP="002C0613">
      <w:pPr>
        <w:tabs>
          <w:tab w:val="left" w:pos="9900"/>
        </w:tabs>
        <w:rPr>
          <w:b/>
        </w:rPr>
      </w:pPr>
      <w:r w:rsidRPr="001F20D6">
        <w:rPr>
          <w:b/>
        </w:rPr>
        <w:t xml:space="preserve">DIRECTOR ,                                                                         CADRU DIDACTIC ,                                            CONSILIUL CONSULTATIV   </w:t>
      </w:r>
    </w:p>
    <w:p w:rsidR="00267A27" w:rsidRPr="001F20D6" w:rsidRDefault="00267A27" w:rsidP="002C0613">
      <w:pPr>
        <w:tabs>
          <w:tab w:val="left" w:pos="9900"/>
        </w:tabs>
      </w:pPr>
      <w:r w:rsidRPr="001F20D6">
        <w:t>…………………………………………</w:t>
      </w:r>
    </w:p>
    <w:p w:rsidR="00267A27" w:rsidRPr="001F20D6" w:rsidRDefault="00267A27" w:rsidP="002C0613">
      <w:pPr>
        <w:tabs>
          <w:tab w:val="left" w:pos="9900"/>
        </w:tabs>
      </w:pPr>
    </w:p>
    <w:p w:rsidR="00267A27" w:rsidRPr="001F20D6" w:rsidRDefault="00267A27" w:rsidP="002C0613">
      <w:pPr>
        <w:tabs>
          <w:tab w:val="left" w:pos="9900"/>
        </w:tabs>
      </w:pPr>
      <w:r w:rsidRPr="001F20D6">
        <w:t xml:space="preserve">(nume, prenume,semnătura, ştampila)                                                                                                                                                                                                                            </w:t>
      </w:r>
    </w:p>
    <w:p w:rsidR="00267A27" w:rsidRPr="001F20D6" w:rsidRDefault="00267A27" w:rsidP="002C0613">
      <w:pPr>
        <w:tabs>
          <w:tab w:val="left" w:pos="9900"/>
        </w:tabs>
      </w:pPr>
    </w:p>
    <w:p w:rsidR="00267A27" w:rsidRPr="001F20D6" w:rsidRDefault="00267A27" w:rsidP="002C0613">
      <w:pPr>
        <w:tabs>
          <w:tab w:val="left" w:pos="9900"/>
        </w:tabs>
      </w:pPr>
    </w:p>
    <w:p w:rsidR="00267A27" w:rsidRPr="001F20D6" w:rsidRDefault="00267A27" w:rsidP="002C0613">
      <w:pPr>
        <w:tabs>
          <w:tab w:val="left" w:pos="9900"/>
        </w:tabs>
        <w:rPr>
          <w:b/>
        </w:rPr>
      </w:pPr>
    </w:p>
    <w:p w:rsidR="00267A27" w:rsidRPr="001F20D6" w:rsidRDefault="00267A27" w:rsidP="00C74172">
      <w:pPr>
        <w:rPr>
          <w:b/>
        </w:rPr>
      </w:pPr>
      <w:r w:rsidRPr="001F20D6">
        <w:rPr>
          <w:b/>
        </w:rPr>
        <w:t>COMISIA DE EVALUARE</w:t>
      </w:r>
      <w:r w:rsidRPr="001F20D6">
        <w:rPr>
          <w:b/>
        </w:rPr>
        <w:tab/>
        <w:t xml:space="preserve">                                                                                                                                                                                                      </w:t>
      </w:r>
    </w:p>
    <w:p w:rsidR="00267A27" w:rsidRPr="001F20D6" w:rsidRDefault="00267A27" w:rsidP="00C74172">
      <w:pPr>
        <w:tabs>
          <w:tab w:val="left" w:pos="8200"/>
        </w:tabs>
        <w:rPr>
          <w:b/>
        </w:rPr>
      </w:pPr>
    </w:p>
    <w:p w:rsidR="00267A27" w:rsidRPr="001F20D6" w:rsidRDefault="00267A27" w:rsidP="00292F83">
      <w:pPr>
        <w:rPr>
          <w:b/>
        </w:rPr>
      </w:pPr>
    </w:p>
    <w:p w:rsidR="00267A27" w:rsidRPr="001F20D6" w:rsidRDefault="00267A27" w:rsidP="00292F83">
      <w:pPr>
        <w:rPr>
          <w:b/>
        </w:rPr>
      </w:pPr>
    </w:p>
    <w:p w:rsidR="00267A27" w:rsidRPr="001F20D6" w:rsidRDefault="00267A27" w:rsidP="00292F83">
      <w:pPr>
        <w:rPr>
          <w:b/>
        </w:rPr>
      </w:pPr>
    </w:p>
    <w:p w:rsidR="00267A27" w:rsidRPr="001F20D6" w:rsidRDefault="00267A27" w:rsidP="00292F83">
      <w:pPr>
        <w:rPr>
          <w:b/>
        </w:rPr>
      </w:pPr>
    </w:p>
    <w:p w:rsidR="00267A27" w:rsidRPr="001F20D6" w:rsidRDefault="00267A27" w:rsidP="0072537E">
      <w:pPr>
        <w:rPr>
          <w:b/>
        </w:rPr>
      </w:pPr>
      <w:r w:rsidRPr="001F20D6">
        <w:rPr>
          <w:b/>
        </w:rPr>
        <w:t xml:space="preserve">  </w:t>
      </w:r>
    </w:p>
    <w:p w:rsidR="00267A27" w:rsidRPr="001F20D6" w:rsidRDefault="00267A27" w:rsidP="0072537E">
      <w:pPr>
        <w:rPr>
          <w:b/>
        </w:rPr>
      </w:pPr>
    </w:p>
    <w:p w:rsidR="00267A27" w:rsidRPr="001F20D6" w:rsidRDefault="00267A27" w:rsidP="001F20D6">
      <w:pPr>
        <w:rPr>
          <w:b/>
        </w:rPr>
      </w:pPr>
      <w:r w:rsidRPr="001F20D6">
        <w:rPr>
          <w:b/>
        </w:rPr>
        <w:t xml:space="preserve">                                                                                                                                                 INSPECTOR ŞCOLAR PENTRU ÎNVĂŢĂMÂNT                         </w:t>
      </w:r>
    </w:p>
    <w:p w:rsidR="00267A27" w:rsidRPr="001F20D6" w:rsidRDefault="00267A27" w:rsidP="001F20D6">
      <w:pPr>
        <w:rPr>
          <w:b/>
        </w:rPr>
      </w:pPr>
      <w:r w:rsidRPr="001F20D6">
        <w:rPr>
          <w:b/>
        </w:rPr>
        <w:t xml:space="preserve">                                                                                                                                                                      PROFESIONAL ŞI TEHNIC</w:t>
      </w:r>
    </w:p>
    <w:p w:rsidR="00267A27" w:rsidRPr="001F20D6" w:rsidRDefault="00267A27" w:rsidP="001F20D6">
      <w:pPr>
        <w:tabs>
          <w:tab w:val="left" w:pos="10860"/>
        </w:tabs>
        <w:rPr>
          <w:b/>
        </w:rPr>
      </w:pPr>
      <w:r w:rsidRPr="001F20D6">
        <w:rPr>
          <w:b/>
        </w:rPr>
        <w:t xml:space="preserve">                                                                                                                                                                             </w:t>
      </w:r>
      <w:r w:rsidRPr="001F20D6">
        <w:rPr>
          <w:b/>
          <w:sz w:val="22"/>
          <w:szCs w:val="22"/>
        </w:rPr>
        <w:t>prof. ing.  Vasile BORZA</w:t>
      </w:r>
    </w:p>
    <w:p w:rsidR="00267A27" w:rsidRPr="001F20D6" w:rsidRDefault="00267A27" w:rsidP="0072537E">
      <w:pPr>
        <w:rPr>
          <w:b/>
        </w:rPr>
      </w:pPr>
    </w:p>
    <w:p w:rsidR="00267A27" w:rsidRPr="001F20D6" w:rsidRDefault="00267A27" w:rsidP="001F20D6">
      <w:pPr>
        <w:rPr>
          <w:b/>
          <w:sz w:val="22"/>
          <w:szCs w:val="22"/>
        </w:rPr>
      </w:pPr>
      <w:r w:rsidRPr="001F20D6">
        <w:rPr>
          <w:b/>
        </w:rPr>
        <w:t xml:space="preserve">                                                                                                                                                             </w:t>
      </w:r>
    </w:p>
    <w:p w:rsidR="00267A27" w:rsidRPr="001F20D6" w:rsidRDefault="00267A27" w:rsidP="00C74172">
      <w:pPr>
        <w:tabs>
          <w:tab w:val="left" w:pos="8780"/>
        </w:tabs>
        <w:rPr>
          <w:b/>
        </w:rPr>
      </w:pPr>
    </w:p>
    <w:p w:rsidR="00267A27" w:rsidRPr="001F20D6" w:rsidRDefault="00267A27" w:rsidP="00292F83">
      <w:pPr>
        <w:rPr>
          <w:b/>
        </w:rPr>
      </w:pPr>
    </w:p>
    <w:p w:rsidR="00267A27" w:rsidRPr="001F20D6" w:rsidRDefault="00267A27" w:rsidP="00292F83">
      <w:pPr>
        <w:rPr>
          <w:b/>
        </w:rPr>
      </w:pPr>
    </w:p>
    <w:p w:rsidR="00267A27" w:rsidRPr="001F20D6" w:rsidRDefault="00267A27" w:rsidP="00292F83">
      <w:pPr>
        <w:rPr>
          <w:b/>
        </w:rPr>
      </w:pPr>
    </w:p>
    <w:p w:rsidR="00267A27" w:rsidRPr="001F20D6" w:rsidRDefault="00267A27" w:rsidP="00292F83">
      <w:pPr>
        <w:rPr>
          <w:b/>
        </w:rPr>
      </w:pPr>
    </w:p>
    <w:p w:rsidR="00267A27" w:rsidRPr="001F20D6" w:rsidRDefault="00267A27" w:rsidP="001F20D6">
      <w:pPr>
        <w:rPr>
          <w:b/>
        </w:rPr>
      </w:pPr>
    </w:p>
    <w:p w:rsidR="00267A27" w:rsidRPr="001F20D6" w:rsidRDefault="00267A27" w:rsidP="001F20D6">
      <w:pPr>
        <w:rPr>
          <w:b/>
        </w:rPr>
      </w:pPr>
    </w:p>
    <w:p w:rsidR="00267A27" w:rsidRPr="001F20D6" w:rsidRDefault="00267A27" w:rsidP="001F20D6">
      <w:pPr>
        <w:rPr>
          <w:b/>
          <w:sz w:val="22"/>
          <w:szCs w:val="22"/>
        </w:rPr>
      </w:pPr>
      <w:r w:rsidRPr="001F20D6">
        <w:rPr>
          <w:b/>
        </w:rPr>
        <w:t xml:space="preserve">                                                                                                                                                       </w:t>
      </w:r>
      <w:r w:rsidRPr="001F20D6">
        <w:rPr>
          <w:b/>
        </w:rPr>
        <w:tab/>
      </w:r>
      <w:r w:rsidRPr="001F20D6">
        <w:rPr>
          <w:b/>
          <w:sz w:val="22"/>
          <w:szCs w:val="22"/>
        </w:rPr>
        <w:t>PREŞEDINTE COMISIE DE CONTESTAŢII,</w:t>
      </w:r>
    </w:p>
    <w:p w:rsidR="00267A27" w:rsidRPr="001F20D6" w:rsidRDefault="00267A27" w:rsidP="001F20D6">
      <w:pPr>
        <w:rPr>
          <w:b/>
          <w:sz w:val="22"/>
          <w:szCs w:val="22"/>
        </w:rPr>
      </w:pPr>
      <w:r w:rsidRPr="001F20D6">
        <w:rPr>
          <w:b/>
          <w:sz w:val="22"/>
          <w:szCs w:val="22"/>
        </w:rPr>
        <w:t xml:space="preserve">                                                                                                                                                                                         INSPECTOR ŞCOLAR GENERAL,</w:t>
      </w:r>
    </w:p>
    <w:p w:rsidR="00267A27" w:rsidRPr="001F20D6" w:rsidRDefault="00267A27" w:rsidP="001F20D6">
      <w:pPr>
        <w:rPr>
          <w:b/>
          <w:sz w:val="22"/>
          <w:szCs w:val="22"/>
        </w:rPr>
      </w:pPr>
      <w:r w:rsidRPr="001F20D6">
        <w:rPr>
          <w:b/>
          <w:sz w:val="22"/>
          <w:szCs w:val="22"/>
        </w:rPr>
        <w:t xml:space="preserve">                                                                                                                                                                                                  prof. Claudius MLADIN </w:t>
      </w:r>
    </w:p>
    <w:p w:rsidR="00267A27" w:rsidRPr="001F20D6" w:rsidRDefault="00267A27" w:rsidP="001F20D6">
      <w:pPr>
        <w:tabs>
          <w:tab w:val="left" w:pos="9560"/>
        </w:tabs>
        <w:rPr>
          <w:b/>
        </w:rPr>
      </w:pPr>
    </w:p>
    <w:p w:rsidR="00267A27" w:rsidRPr="001F20D6" w:rsidRDefault="00267A27" w:rsidP="00292F83">
      <w:pPr>
        <w:rPr>
          <w:sz w:val="22"/>
          <w:szCs w:val="22"/>
        </w:rPr>
        <w:sectPr w:rsidR="00267A27" w:rsidRPr="001F20D6" w:rsidSect="00B76165">
          <w:headerReference w:type="default" r:id="rId7"/>
          <w:footerReference w:type="even" r:id="rId8"/>
          <w:footerReference w:type="default" r:id="rId9"/>
          <w:type w:val="continuous"/>
          <w:pgSz w:w="16840" w:h="11907" w:orient="landscape" w:code="9"/>
          <w:pgMar w:top="567" w:right="1418" w:bottom="567" w:left="1418" w:header="709" w:footer="709" w:gutter="0"/>
          <w:cols w:space="708"/>
          <w:docGrid w:linePitch="360"/>
        </w:sectPr>
      </w:pPr>
    </w:p>
    <w:p w:rsidR="00267A27" w:rsidRPr="001F20D6" w:rsidRDefault="00267A27" w:rsidP="00573B53">
      <w:r w:rsidRPr="001F20D6">
        <w:rPr>
          <w:b/>
        </w:rPr>
        <w:t>Notă</w:t>
      </w:r>
      <w:r w:rsidRPr="001F20D6">
        <w:t xml:space="preserve">: </w:t>
      </w:r>
    </w:p>
    <w:p w:rsidR="00267A27" w:rsidRPr="001F20D6" w:rsidRDefault="00267A27" w:rsidP="00F802BB">
      <w:pPr>
        <w:numPr>
          <w:ilvl w:val="0"/>
          <w:numId w:val="14"/>
        </w:numPr>
        <w:jc w:val="both"/>
      </w:pPr>
      <w:r w:rsidRPr="001F20D6">
        <w:t>Rata de promovabilitate =</w:t>
      </w:r>
      <w:r w:rsidRPr="001F20D6">
        <w:rPr>
          <w:iCs/>
        </w:rPr>
        <w:t xml:space="preserve">100x[nr. elevi promovati la 15 iunie] / [nr. elevi înscrişi în anul şcolar]              </w:t>
      </w:r>
    </w:p>
    <w:p w:rsidR="00267A27" w:rsidRPr="001F20D6" w:rsidRDefault="00267A27" w:rsidP="00334138">
      <w:pPr>
        <w:numPr>
          <w:ilvl w:val="0"/>
          <w:numId w:val="14"/>
        </w:numPr>
        <w:jc w:val="both"/>
      </w:pPr>
      <w:r w:rsidRPr="001F20D6">
        <w:t xml:space="preserve">Promovabilitatea la examenele de certificare a competenţelor profesionale = </w:t>
      </w:r>
      <w:r w:rsidRPr="001F20D6">
        <w:rPr>
          <w:iCs/>
        </w:rPr>
        <w:t>100x [nr. total elevi promovaţi] / [nr. total elevi înscrisi]</w:t>
      </w:r>
      <w:r w:rsidRPr="001F20D6">
        <w:t xml:space="preserve"> </w:t>
      </w:r>
    </w:p>
    <w:p w:rsidR="00267A27" w:rsidRPr="001F20D6" w:rsidRDefault="00267A27" w:rsidP="00EC58D4">
      <w:pPr>
        <w:ind w:left="720"/>
        <w:jc w:val="both"/>
      </w:pPr>
      <w:r w:rsidRPr="001F20D6">
        <w:t xml:space="preserve">Procentele din prezenta fişă se calculează pentru anul şcolar din perioada evaluată, care avantajează profesorul,cu  menţiunea anului şcolar la care se face referinţă.  </w:t>
      </w:r>
    </w:p>
    <w:p w:rsidR="00267A27" w:rsidRPr="001F20D6" w:rsidRDefault="00267A27" w:rsidP="00334138">
      <w:pPr>
        <w:numPr>
          <w:ilvl w:val="0"/>
          <w:numId w:val="14"/>
        </w:numPr>
        <w:jc w:val="both"/>
      </w:pPr>
      <w:r w:rsidRPr="001F20D6">
        <w:t xml:space="preserve"> Pentru dovada calificativelor anuale, se vor depune deciziile cu calificative pe anii şcolari 2009-2010, 2010-2011, 2011-2012, 2012-2013, 2013-2014.</w:t>
      </w:r>
    </w:p>
    <w:p w:rsidR="00267A27" w:rsidRPr="001F20D6" w:rsidRDefault="00267A27" w:rsidP="00537535">
      <w:pPr>
        <w:numPr>
          <w:ilvl w:val="0"/>
          <w:numId w:val="14"/>
        </w:numPr>
        <w:jc w:val="both"/>
      </w:pPr>
      <w:r w:rsidRPr="001F20D6">
        <w:t>Pentru activităţile obligatorii cuprinse în fişa postului personalului didactic de predare şi de conducere, nu se acordă punctaj.</w:t>
      </w:r>
    </w:p>
    <w:p w:rsidR="00267A27" w:rsidRPr="001F20D6" w:rsidRDefault="00267A27" w:rsidP="00334138">
      <w:pPr>
        <w:numPr>
          <w:ilvl w:val="0"/>
          <w:numId w:val="14"/>
        </w:numPr>
        <w:jc w:val="both"/>
      </w:pPr>
      <w:r w:rsidRPr="001F20D6">
        <w:t xml:space="preserve">Pentru fiecare criteriu, candidatul  va anexa </w:t>
      </w:r>
      <w:r w:rsidRPr="001F20D6">
        <w:rPr>
          <w:b/>
          <w:u w:val="single"/>
        </w:rPr>
        <w:t>acte sau documente doveditoare</w:t>
      </w:r>
      <w:r w:rsidRPr="001F20D6">
        <w:t xml:space="preserve"> care să justifice punctajul acordat, iar pentru criteriile unde nu există/ nu se emit documente justificative, vor fi acordate </w:t>
      </w:r>
      <w:r w:rsidRPr="001F20D6">
        <w:rPr>
          <w:b/>
          <w:u w:val="single"/>
        </w:rPr>
        <w:t>adeverinţe de către consiliile de administraţie ale unită</w:t>
      </w:r>
      <w:r w:rsidRPr="001F20D6">
        <w:rPr>
          <w:rFonts w:ascii="Tahoma" w:hAnsi="Tahoma" w:cs="Tahoma"/>
          <w:b/>
          <w:u w:val="single"/>
        </w:rPr>
        <w:t>ț</w:t>
      </w:r>
      <w:r w:rsidRPr="001F20D6">
        <w:rPr>
          <w:b/>
          <w:u w:val="single"/>
        </w:rPr>
        <w:t>ilor de învă</w:t>
      </w:r>
      <w:r w:rsidRPr="001F20D6">
        <w:rPr>
          <w:rFonts w:ascii="Tahoma" w:hAnsi="Tahoma" w:cs="Tahoma"/>
          <w:b/>
          <w:u w:val="single"/>
        </w:rPr>
        <w:t>ț</w:t>
      </w:r>
      <w:r w:rsidRPr="001F20D6">
        <w:rPr>
          <w:b/>
          <w:u w:val="single"/>
        </w:rPr>
        <w:t>ământ</w:t>
      </w:r>
      <w:r w:rsidRPr="001F20D6">
        <w:t>, din care să rezulte  activităţile desfăşurate şi punctajul acordat.</w:t>
      </w:r>
    </w:p>
    <w:p w:rsidR="00267A27" w:rsidRPr="001F20D6" w:rsidRDefault="00267A27" w:rsidP="00334138">
      <w:pPr>
        <w:numPr>
          <w:ilvl w:val="0"/>
          <w:numId w:val="14"/>
        </w:numPr>
        <w:jc w:val="both"/>
      </w:pPr>
      <w:r w:rsidRPr="001F20D6">
        <w:t>Dosarul depus de candidat, de tip biblioraft, cu şină, va conţine documentele justificative aranjate în ordinea criteriilor din fişa de evaluare. Dosarul va avea OPIS, în dublu exemplar, în care vor fi trecute toate documentele justificative.</w:t>
      </w:r>
    </w:p>
    <w:p w:rsidR="00267A27" w:rsidRPr="001F20D6" w:rsidRDefault="00267A27" w:rsidP="00334138">
      <w:pPr>
        <w:numPr>
          <w:ilvl w:val="0"/>
          <w:numId w:val="14"/>
        </w:numPr>
        <w:jc w:val="both"/>
      </w:pPr>
      <w:r w:rsidRPr="001F20D6">
        <w:rPr>
          <w:bCs/>
          <w:iCs/>
        </w:rPr>
        <w:t>Evaluarea şi acordarea punctajelor se va face numai pe baza documentelor doveditoare depuse la dosar. Pentru activitatea sindicală, punctajul se va menţiona pe adeverinţa eliberată solicitantului de către Biroul Judeţean Operativ al  sindicatului  din  care acesta face parte.</w:t>
      </w:r>
    </w:p>
    <w:p w:rsidR="00267A27" w:rsidRPr="001F20D6" w:rsidRDefault="00267A27" w:rsidP="00CD7741">
      <w:pPr>
        <w:rPr>
          <w:sz w:val="22"/>
          <w:szCs w:val="22"/>
        </w:rPr>
      </w:pPr>
    </w:p>
    <w:sectPr w:rsidR="00267A27" w:rsidRPr="001F20D6" w:rsidSect="00B76165">
      <w:pgSz w:w="15840" w:h="12240" w:orient="landscape"/>
      <w:pgMar w:top="567" w:right="1418" w:bottom="567" w:left="1418" w:header="709" w:footer="709" w:gutter="0"/>
      <w:cols w:sep="1"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7A27" w:rsidRDefault="00267A27">
      <w:r>
        <w:separator/>
      </w:r>
    </w:p>
  </w:endnote>
  <w:endnote w:type="continuationSeparator" w:id="0">
    <w:p w:rsidR="00267A27" w:rsidRDefault="00267A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A00002EF" w:usb1="4000004B" w:usb2="00000000" w:usb3="00000000" w:csb0="0000009F" w:csb1="00000000"/>
  </w:font>
  <w:font w:name="Tahoma">
    <w:panose1 w:val="020B0604030504040204"/>
    <w:charset w:val="EE"/>
    <w:family w:val="swiss"/>
    <w:pitch w:val="variable"/>
    <w:sig w:usb0="61002A87" w:usb1="80000000" w:usb2="00000008" w:usb3="00000000" w:csb0="000101FF" w:csb1="00000000"/>
  </w:font>
  <w:font w:name="Calibri">
    <w:panose1 w:val="020F0502020204030204"/>
    <w:charset w:val="EE"/>
    <w:family w:val="swiss"/>
    <w:pitch w:val="variable"/>
    <w:sig w:usb0="A00002EF" w:usb1="4000207B" w:usb2="00000000" w:usb3="00000000" w:csb0="0000009F" w:csb1="00000000"/>
  </w:font>
  <w:font w:name="Helvetica">
    <w:panose1 w:val="020B0604020202020204"/>
    <w:charset w:val="EE"/>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7A27" w:rsidRDefault="00267A27" w:rsidP="00DD11B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67A27" w:rsidRDefault="00267A27" w:rsidP="00DD11B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7A27" w:rsidRDefault="00267A27" w:rsidP="00025399">
    <w:pPr>
      <w:pStyle w:val="Footer"/>
      <w:ind w:right="360"/>
      <w:jc w:val="center"/>
      <w:rPr>
        <w:rStyle w:val="PageNumber"/>
        <w:sz w:val="20"/>
        <w:szCs w:val="20"/>
      </w:rPr>
    </w:pPr>
    <w:r w:rsidRPr="00025399">
      <w:rPr>
        <w:rStyle w:val="PageNumber"/>
        <w:sz w:val="20"/>
        <w:szCs w:val="20"/>
      </w:rPr>
      <w:fldChar w:fldCharType="begin"/>
    </w:r>
    <w:r w:rsidRPr="00025399">
      <w:rPr>
        <w:rStyle w:val="PageNumber"/>
        <w:sz w:val="20"/>
        <w:szCs w:val="20"/>
      </w:rPr>
      <w:instrText xml:space="preserve"> PAGE </w:instrText>
    </w:r>
    <w:r w:rsidRPr="00025399">
      <w:rPr>
        <w:rStyle w:val="PageNumber"/>
        <w:sz w:val="20"/>
        <w:szCs w:val="20"/>
      </w:rPr>
      <w:fldChar w:fldCharType="separate"/>
    </w:r>
    <w:r>
      <w:rPr>
        <w:rStyle w:val="PageNumber"/>
        <w:noProof/>
        <w:sz w:val="20"/>
        <w:szCs w:val="20"/>
      </w:rPr>
      <w:t>6</w:t>
    </w:r>
    <w:r w:rsidRPr="00025399">
      <w:rPr>
        <w:rStyle w:val="PageNumber"/>
        <w:sz w:val="20"/>
        <w:szCs w:val="20"/>
      </w:rPr>
      <w:fldChar w:fldCharType="end"/>
    </w:r>
  </w:p>
  <w:p w:rsidR="00267A27" w:rsidRPr="00025399" w:rsidRDefault="00267A27" w:rsidP="00025399">
    <w:pPr>
      <w:pStyle w:val="Footer"/>
      <w:ind w:right="360"/>
      <w:jc w:val="center"/>
      <w:rPr>
        <w:sz w:val="20"/>
        <w:szCs w:val="20"/>
      </w:rPr>
    </w:pPr>
    <w:r>
      <w:rPr>
        <w:rStyle w:val="PageNumber"/>
        <w:sz w:val="20"/>
        <w:szCs w:val="20"/>
      </w:rPr>
      <w:t>FISA EVALUARE GRADATII DE MERIT     MAISTRI INSTRUCTORI   2015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7A27" w:rsidRDefault="00267A27">
      <w:r>
        <w:separator/>
      </w:r>
    </w:p>
  </w:footnote>
  <w:footnote w:type="continuationSeparator" w:id="0">
    <w:p w:rsidR="00267A27" w:rsidRDefault="00267A2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7A27" w:rsidRPr="00E829F7" w:rsidRDefault="00267A27" w:rsidP="00E829F7">
    <w:pPr>
      <w:tabs>
        <w:tab w:val="center" w:pos="4536"/>
        <w:tab w:val="right" w:pos="9072"/>
      </w:tabs>
      <w:jc w:val="center"/>
      <w:rPr>
        <w:b/>
        <w:sz w:val="20"/>
        <w:szCs w:val="20"/>
      </w:rPr>
    </w:pPr>
    <w:r>
      <w:rPr>
        <w:noProof/>
        <w:lang w:eastAsia="ro-R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ine 2" o:spid="_x0000_s2049" type="#_x0000_t75" alt="000 SIGLA ISJ ARAD" style="position:absolute;left:0;text-align:left;margin-left:62.8pt;margin-top:-13.55pt;width:63.1pt;height:48.25pt;z-index:251658240;visibility:visible">
          <v:imagedata r:id="rId1" o:title=""/>
        </v:shape>
      </w:pict>
    </w:r>
    <w:r>
      <w:rPr>
        <w:noProof/>
        <w:lang w:eastAsia="ro-RO"/>
      </w:rPr>
      <w:pict>
        <v:shape id="Imagine 1" o:spid="_x0000_s2050" type="#_x0000_t75" alt="SiglaMECS-cfManual" style="position:absolute;left:0;text-align:left;margin-left:493.3pt;margin-top:-13.55pt;width:141pt;height:48.25pt;z-index:251657216;visibility:visible">
          <v:imagedata r:id="rId2" o:title=""/>
        </v:shape>
      </w:pict>
    </w:r>
    <w:r w:rsidRPr="00E829F7">
      <w:rPr>
        <w:b/>
        <w:sz w:val="20"/>
        <w:szCs w:val="20"/>
      </w:rPr>
      <w:t>INSPECTORATUL ŞCOLAR JUDEŢEAN ARAD</w:t>
    </w:r>
  </w:p>
  <w:p w:rsidR="00267A27" w:rsidRPr="00E829F7" w:rsidRDefault="00267A27" w:rsidP="00E829F7">
    <w:pPr>
      <w:tabs>
        <w:tab w:val="center" w:pos="4536"/>
        <w:tab w:val="right" w:pos="9072"/>
      </w:tabs>
      <w:jc w:val="center"/>
      <w:rPr>
        <w:sz w:val="16"/>
        <w:szCs w:val="16"/>
      </w:rPr>
    </w:pPr>
    <w:r w:rsidRPr="00E829F7">
      <w:rPr>
        <w:i/>
        <w:sz w:val="20"/>
        <w:szCs w:val="20"/>
        <w:lang w:eastAsia="ro-RO"/>
      </w:rPr>
      <w:t xml:space="preserve">Strada M. Scaevola  nr.9, </w:t>
    </w:r>
    <w:r w:rsidRPr="00E829F7">
      <w:rPr>
        <w:sz w:val="20"/>
        <w:szCs w:val="20"/>
        <w:lang w:eastAsia="ro-RO"/>
      </w:rPr>
      <w:t xml:space="preserve"> Telefon: 0257 / 28 00 08, Fax 0257 / 21 47 46</w:t>
    </w:r>
    <w:r w:rsidRPr="00E829F7">
      <w:rPr>
        <w:sz w:val="16"/>
        <w:szCs w:val="16"/>
      </w:rPr>
      <w:t xml:space="preserve">, </w:t>
    </w:r>
  </w:p>
  <w:p w:rsidR="00267A27" w:rsidRPr="00E829F7" w:rsidRDefault="00267A27" w:rsidP="00E829F7">
    <w:pPr>
      <w:tabs>
        <w:tab w:val="center" w:pos="4536"/>
        <w:tab w:val="right" w:pos="9072"/>
      </w:tabs>
      <w:jc w:val="center"/>
      <w:rPr>
        <w:sz w:val="16"/>
        <w:szCs w:val="16"/>
      </w:rPr>
    </w:pPr>
    <w:r w:rsidRPr="00E829F7">
      <w:rPr>
        <w:sz w:val="16"/>
        <w:szCs w:val="16"/>
      </w:rPr>
      <w:t xml:space="preserve"> web:</w:t>
    </w:r>
    <w:hyperlink r:id="rId3" w:history="1">
      <w:r w:rsidRPr="00E829F7">
        <w:rPr>
          <w:color w:val="0000FF"/>
          <w:sz w:val="16"/>
          <w:szCs w:val="16"/>
          <w:u w:val="single"/>
        </w:rPr>
        <w:t>www.isjarad.ro</w:t>
      </w:r>
    </w:hyperlink>
    <w:r w:rsidRPr="00E829F7">
      <w:rPr>
        <w:color w:val="0000FF"/>
        <w:sz w:val="16"/>
        <w:szCs w:val="16"/>
        <w:u w:val="single"/>
      </w:rPr>
      <w:t xml:space="preserve">      email:</w:t>
    </w:r>
    <w:hyperlink r:id="rId4" w:history="1">
      <w:r w:rsidRPr="00E829F7">
        <w:rPr>
          <w:color w:val="0000FF"/>
          <w:sz w:val="16"/>
          <w:szCs w:val="16"/>
          <w:u w:val="single"/>
        </w:rPr>
        <w:t>inf_arad@isjarad.ro</w:t>
      </w:r>
    </w:hyperlink>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95E7E"/>
    <w:multiLevelType w:val="hybridMultilevel"/>
    <w:tmpl w:val="8598C0CA"/>
    <w:lvl w:ilvl="0" w:tplc="0409000F">
      <w:start w:val="1"/>
      <w:numFmt w:val="decimal"/>
      <w:lvlText w:val="%1."/>
      <w:lvlJc w:val="left"/>
      <w:pPr>
        <w:tabs>
          <w:tab w:val="num" w:pos="540"/>
        </w:tabs>
        <w:ind w:left="540" w:hanging="360"/>
      </w:pPr>
      <w:rPr>
        <w:rFonts w:cs="Times New Roman"/>
      </w:rPr>
    </w:lvl>
    <w:lvl w:ilvl="1" w:tplc="04090019" w:tentative="1">
      <w:start w:val="1"/>
      <w:numFmt w:val="lowerLetter"/>
      <w:lvlText w:val="%2."/>
      <w:lvlJc w:val="left"/>
      <w:pPr>
        <w:tabs>
          <w:tab w:val="num" w:pos="1260"/>
        </w:tabs>
        <w:ind w:left="1260" w:hanging="360"/>
      </w:pPr>
      <w:rPr>
        <w:rFonts w:cs="Times New Roman"/>
      </w:rPr>
    </w:lvl>
    <w:lvl w:ilvl="2" w:tplc="0409001B" w:tentative="1">
      <w:start w:val="1"/>
      <w:numFmt w:val="lowerRoman"/>
      <w:lvlText w:val="%3."/>
      <w:lvlJc w:val="right"/>
      <w:pPr>
        <w:tabs>
          <w:tab w:val="num" w:pos="1980"/>
        </w:tabs>
        <w:ind w:left="1980" w:hanging="180"/>
      </w:pPr>
      <w:rPr>
        <w:rFonts w:cs="Times New Roman"/>
      </w:rPr>
    </w:lvl>
    <w:lvl w:ilvl="3" w:tplc="0409000F" w:tentative="1">
      <w:start w:val="1"/>
      <w:numFmt w:val="decimal"/>
      <w:lvlText w:val="%4."/>
      <w:lvlJc w:val="left"/>
      <w:pPr>
        <w:tabs>
          <w:tab w:val="num" w:pos="2700"/>
        </w:tabs>
        <w:ind w:left="2700" w:hanging="360"/>
      </w:pPr>
      <w:rPr>
        <w:rFonts w:cs="Times New Roman"/>
      </w:rPr>
    </w:lvl>
    <w:lvl w:ilvl="4" w:tplc="04090019" w:tentative="1">
      <w:start w:val="1"/>
      <w:numFmt w:val="lowerLetter"/>
      <w:lvlText w:val="%5."/>
      <w:lvlJc w:val="left"/>
      <w:pPr>
        <w:tabs>
          <w:tab w:val="num" w:pos="3420"/>
        </w:tabs>
        <w:ind w:left="3420" w:hanging="360"/>
      </w:pPr>
      <w:rPr>
        <w:rFonts w:cs="Times New Roman"/>
      </w:rPr>
    </w:lvl>
    <w:lvl w:ilvl="5" w:tplc="0409001B" w:tentative="1">
      <w:start w:val="1"/>
      <w:numFmt w:val="lowerRoman"/>
      <w:lvlText w:val="%6."/>
      <w:lvlJc w:val="right"/>
      <w:pPr>
        <w:tabs>
          <w:tab w:val="num" w:pos="4140"/>
        </w:tabs>
        <w:ind w:left="4140" w:hanging="180"/>
      </w:pPr>
      <w:rPr>
        <w:rFonts w:cs="Times New Roman"/>
      </w:rPr>
    </w:lvl>
    <w:lvl w:ilvl="6" w:tplc="0409000F" w:tentative="1">
      <w:start w:val="1"/>
      <w:numFmt w:val="decimal"/>
      <w:lvlText w:val="%7."/>
      <w:lvlJc w:val="left"/>
      <w:pPr>
        <w:tabs>
          <w:tab w:val="num" w:pos="4860"/>
        </w:tabs>
        <w:ind w:left="4860" w:hanging="360"/>
      </w:pPr>
      <w:rPr>
        <w:rFonts w:cs="Times New Roman"/>
      </w:rPr>
    </w:lvl>
    <w:lvl w:ilvl="7" w:tplc="04090019" w:tentative="1">
      <w:start w:val="1"/>
      <w:numFmt w:val="lowerLetter"/>
      <w:lvlText w:val="%8."/>
      <w:lvlJc w:val="left"/>
      <w:pPr>
        <w:tabs>
          <w:tab w:val="num" w:pos="5580"/>
        </w:tabs>
        <w:ind w:left="5580" w:hanging="360"/>
      </w:pPr>
      <w:rPr>
        <w:rFonts w:cs="Times New Roman"/>
      </w:rPr>
    </w:lvl>
    <w:lvl w:ilvl="8" w:tplc="0409001B" w:tentative="1">
      <w:start w:val="1"/>
      <w:numFmt w:val="lowerRoman"/>
      <w:lvlText w:val="%9."/>
      <w:lvlJc w:val="right"/>
      <w:pPr>
        <w:tabs>
          <w:tab w:val="num" w:pos="6300"/>
        </w:tabs>
        <w:ind w:left="6300" w:hanging="180"/>
      </w:pPr>
      <w:rPr>
        <w:rFonts w:cs="Times New Roman"/>
      </w:rPr>
    </w:lvl>
  </w:abstractNum>
  <w:abstractNum w:abstractNumId="1">
    <w:nsid w:val="11CA24DE"/>
    <w:multiLevelType w:val="multilevel"/>
    <w:tmpl w:val="A6FA5960"/>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3BA4476A"/>
    <w:multiLevelType w:val="hybridMultilevel"/>
    <w:tmpl w:val="F72620EA"/>
    <w:lvl w:ilvl="0" w:tplc="04180017">
      <w:start w:val="1"/>
      <w:numFmt w:val="lowerLetter"/>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
    <w:nsid w:val="3C373C8C"/>
    <w:multiLevelType w:val="hybridMultilevel"/>
    <w:tmpl w:val="B1E8B29A"/>
    <w:lvl w:ilvl="0" w:tplc="04180017">
      <w:start w:val="1"/>
      <w:numFmt w:val="lowerLetter"/>
      <w:lvlText w:val="%1)"/>
      <w:lvlJc w:val="left"/>
      <w:pPr>
        <w:tabs>
          <w:tab w:val="num" w:pos="720"/>
        </w:tabs>
        <w:ind w:left="720" w:hanging="360"/>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4">
    <w:nsid w:val="3F3E70F9"/>
    <w:multiLevelType w:val="multilevel"/>
    <w:tmpl w:val="74869550"/>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49951A46"/>
    <w:multiLevelType w:val="hybridMultilevel"/>
    <w:tmpl w:val="1E3657EC"/>
    <w:lvl w:ilvl="0" w:tplc="04180017">
      <w:start w:val="1"/>
      <w:numFmt w:val="lowerLetter"/>
      <w:lvlText w:val="%1)"/>
      <w:lvlJc w:val="left"/>
      <w:pPr>
        <w:tabs>
          <w:tab w:val="num" w:pos="720"/>
        </w:tabs>
        <w:ind w:left="720" w:hanging="360"/>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6">
    <w:nsid w:val="4F8F720B"/>
    <w:multiLevelType w:val="hybridMultilevel"/>
    <w:tmpl w:val="852ECE82"/>
    <w:lvl w:ilvl="0" w:tplc="110C3BAC">
      <w:start w:val="2"/>
      <w:numFmt w:val="lowerLetter"/>
      <w:lvlText w:val="%1)"/>
      <w:lvlJc w:val="left"/>
      <w:pPr>
        <w:ind w:left="990" w:hanging="360"/>
      </w:pPr>
      <w:rPr>
        <w:rFonts w:cs="Times New Roman" w:hint="default"/>
        <w:b/>
        <w:i/>
      </w:rPr>
    </w:lvl>
    <w:lvl w:ilvl="1" w:tplc="04180019" w:tentative="1">
      <w:start w:val="1"/>
      <w:numFmt w:val="lowerLetter"/>
      <w:lvlText w:val="%2."/>
      <w:lvlJc w:val="left"/>
      <w:pPr>
        <w:ind w:left="1710" w:hanging="360"/>
      </w:pPr>
      <w:rPr>
        <w:rFonts w:cs="Times New Roman"/>
      </w:rPr>
    </w:lvl>
    <w:lvl w:ilvl="2" w:tplc="0418001B" w:tentative="1">
      <w:start w:val="1"/>
      <w:numFmt w:val="lowerRoman"/>
      <w:lvlText w:val="%3."/>
      <w:lvlJc w:val="right"/>
      <w:pPr>
        <w:ind w:left="2430" w:hanging="180"/>
      </w:pPr>
      <w:rPr>
        <w:rFonts w:cs="Times New Roman"/>
      </w:rPr>
    </w:lvl>
    <w:lvl w:ilvl="3" w:tplc="0418000F" w:tentative="1">
      <w:start w:val="1"/>
      <w:numFmt w:val="decimal"/>
      <w:lvlText w:val="%4."/>
      <w:lvlJc w:val="left"/>
      <w:pPr>
        <w:ind w:left="3150" w:hanging="360"/>
      </w:pPr>
      <w:rPr>
        <w:rFonts w:cs="Times New Roman"/>
      </w:rPr>
    </w:lvl>
    <w:lvl w:ilvl="4" w:tplc="04180019" w:tentative="1">
      <w:start w:val="1"/>
      <w:numFmt w:val="lowerLetter"/>
      <w:lvlText w:val="%5."/>
      <w:lvlJc w:val="left"/>
      <w:pPr>
        <w:ind w:left="3870" w:hanging="360"/>
      </w:pPr>
      <w:rPr>
        <w:rFonts w:cs="Times New Roman"/>
      </w:rPr>
    </w:lvl>
    <w:lvl w:ilvl="5" w:tplc="0418001B" w:tentative="1">
      <w:start w:val="1"/>
      <w:numFmt w:val="lowerRoman"/>
      <w:lvlText w:val="%6."/>
      <w:lvlJc w:val="right"/>
      <w:pPr>
        <w:ind w:left="4590" w:hanging="180"/>
      </w:pPr>
      <w:rPr>
        <w:rFonts w:cs="Times New Roman"/>
      </w:rPr>
    </w:lvl>
    <w:lvl w:ilvl="6" w:tplc="0418000F" w:tentative="1">
      <w:start w:val="1"/>
      <w:numFmt w:val="decimal"/>
      <w:lvlText w:val="%7."/>
      <w:lvlJc w:val="left"/>
      <w:pPr>
        <w:ind w:left="5310" w:hanging="360"/>
      </w:pPr>
      <w:rPr>
        <w:rFonts w:cs="Times New Roman"/>
      </w:rPr>
    </w:lvl>
    <w:lvl w:ilvl="7" w:tplc="04180019" w:tentative="1">
      <w:start w:val="1"/>
      <w:numFmt w:val="lowerLetter"/>
      <w:lvlText w:val="%8."/>
      <w:lvlJc w:val="left"/>
      <w:pPr>
        <w:ind w:left="6030" w:hanging="360"/>
      </w:pPr>
      <w:rPr>
        <w:rFonts w:cs="Times New Roman"/>
      </w:rPr>
    </w:lvl>
    <w:lvl w:ilvl="8" w:tplc="0418001B" w:tentative="1">
      <w:start w:val="1"/>
      <w:numFmt w:val="lowerRoman"/>
      <w:lvlText w:val="%9."/>
      <w:lvlJc w:val="right"/>
      <w:pPr>
        <w:ind w:left="6750" w:hanging="180"/>
      </w:pPr>
      <w:rPr>
        <w:rFonts w:cs="Times New Roman"/>
      </w:rPr>
    </w:lvl>
  </w:abstractNum>
  <w:abstractNum w:abstractNumId="7">
    <w:nsid w:val="505B0092"/>
    <w:multiLevelType w:val="hybridMultilevel"/>
    <w:tmpl w:val="1B1EAD44"/>
    <w:lvl w:ilvl="0" w:tplc="0409000B">
      <w:start w:val="1"/>
      <w:numFmt w:val="bullet"/>
      <w:lvlText w:val=""/>
      <w:lvlJc w:val="left"/>
      <w:pPr>
        <w:tabs>
          <w:tab w:val="num" w:pos="780"/>
        </w:tabs>
        <w:ind w:left="780" w:hanging="360"/>
      </w:pPr>
      <w:rPr>
        <w:rFonts w:ascii="Wingdings" w:hAnsi="Wingdings"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8">
    <w:nsid w:val="56066077"/>
    <w:multiLevelType w:val="hybridMultilevel"/>
    <w:tmpl w:val="BE08F2D6"/>
    <w:lvl w:ilvl="0" w:tplc="22B03778">
      <w:start w:val="5"/>
      <w:numFmt w:val="decimal"/>
      <w:lvlText w:val="%1."/>
      <w:lvlJc w:val="left"/>
      <w:pPr>
        <w:tabs>
          <w:tab w:val="num" w:pos="765"/>
        </w:tabs>
        <w:ind w:left="765" w:hanging="360"/>
      </w:pPr>
      <w:rPr>
        <w:rFonts w:cs="Times New Roman" w:hint="default"/>
      </w:rPr>
    </w:lvl>
    <w:lvl w:ilvl="1" w:tplc="BD6A1A12">
      <w:start w:val="6"/>
      <w:numFmt w:val="decimal"/>
      <w:lvlText w:val="%2"/>
      <w:lvlJc w:val="left"/>
      <w:pPr>
        <w:tabs>
          <w:tab w:val="num" w:pos="1485"/>
        </w:tabs>
        <w:ind w:left="1485" w:hanging="360"/>
      </w:pPr>
      <w:rPr>
        <w:rFonts w:cs="Times New Roman" w:hint="default"/>
      </w:rPr>
    </w:lvl>
    <w:lvl w:ilvl="2" w:tplc="0418001B" w:tentative="1">
      <w:start w:val="1"/>
      <w:numFmt w:val="lowerRoman"/>
      <w:lvlText w:val="%3."/>
      <w:lvlJc w:val="right"/>
      <w:pPr>
        <w:tabs>
          <w:tab w:val="num" w:pos="2205"/>
        </w:tabs>
        <w:ind w:left="2205" w:hanging="180"/>
      </w:pPr>
      <w:rPr>
        <w:rFonts w:cs="Times New Roman"/>
      </w:rPr>
    </w:lvl>
    <w:lvl w:ilvl="3" w:tplc="0418000F" w:tentative="1">
      <w:start w:val="1"/>
      <w:numFmt w:val="decimal"/>
      <w:lvlText w:val="%4."/>
      <w:lvlJc w:val="left"/>
      <w:pPr>
        <w:tabs>
          <w:tab w:val="num" w:pos="2925"/>
        </w:tabs>
        <w:ind w:left="2925" w:hanging="360"/>
      </w:pPr>
      <w:rPr>
        <w:rFonts w:cs="Times New Roman"/>
      </w:rPr>
    </w:lvl>
    <w:lvl w:ilvl="4" w:tplc="04180019" w:tentative="1">
      <w:start w:val="1"/>
      <w:numFmt w:val="lowerLetter"/>
      <w:lvlText w:val="%5."/>
      <w:lvlJc w:val="left"/>
      <w:pPr>
        <w:tabs>
          <w:tab w:val="num" w:pos="3645"/>
        </w:tabs>
        <w:ind w:left="3645" w:hanging="360"/>
      </w:pPr>
      <w:rPr>
        <w:rFonts w:cs="Times New Roman"/>
      </w:rPr>
    </w:lvl>
    <w:lvl w:ilvl="5" w:tplc="0418001B" w:tentative="1">
      <w:start w:val="1"/>
      <w:numFmt w:val="lowerRoman"/>
      <w:lvlText w:val="%6."/>
      <w:lvlJc w:val="right"/>
      <w:pPr>
        <w:tabs>
          <w:tab w:val="num" w:pos="4365"/>
        </w:tabs>
        <w:ind w:left="4365" w:hanging="180"/>
      </w:pPr>
      <w:rPr>
        <w:rFonts w:cs="Times New Roman"/>
      </w:rPr>
    </w:lvl>
    <w:lvl w:ilvl="6" w:tplc="0418000F" w:tentative="1">
      <w:start w:val="1"/>
      <w:numFmt w:val="decimal"/>
      <w:lvlText w:val="%7."/>
      <w:lvlJc w:val="left"/>
      <w:pPr>
        <w:tabs>
          <w:tab w:val="num" w:pos="5085"/>
        </w:tabs>
        <w:ind w:left="5085" w:hanging="360"/>
      </w:pPr>
      <w:rPr>
        <w:rFonts w:cs="Times New Roman"/>
      </w:rPr>
    </w:lvl>
    <w:lvl w:ilvl="7" w:tplc="04180019" w:tentative="1">
      <w:start w:val="1"/>
      <w:numFmt w:val="lowerLetter"/>
      <w:lvlText w:val="%8."/>
      <w:lvlJc w:val="left"/>
      <w:pPr>
        <w:tabs>
          <w:tab w:val="num" w:pos="5805"/>
        </w:tabs>
        <w:ind w:left="5805" w:hanging="360"/>
      </w:pPr>
      <w:rPr>
        <w:rFonts w:cs="Times New Roman"/>
      </w:rPr>
    </w:lvl>
    <w:lvl w:ilvl="8" w:tplc="0418001B" w:tentative="1">
      <w:start w:val="1"/>
      <w:numFmt w:val="lowerRoman"/>
      <w:lvlText w:val="%9."/>
      <w:lvlJc w:val="right"/>
      <w:pPr>
        <w:tabs>
          <w:tab w:val="num" w:pos="6525"/>
        </w:tabs>
        <w:ind w:left="6525" w:hanging="180"/>
      </w:pPr>
      <w:rPr>
        <w:rFonts w:cs="Times New Roman"/>
      </w:rPr>
    </w:lvl>
  </w:abstractNum>
  <w:abstractNum w:abstractNumId="9">
    <w:nsid w:val="5BC9735A"/>
    <w:multiLevelType w:val="hybridMultilevel"/>
    <w:tmpl w:val="1A28D50A"/>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5E709A2"/>
    <w:multiLevelType w:val="hybridMultilevel"/>
    <w:tmpl w:val="9A9614A6"/>
    <w:lvl w:ilvl="0" w:tplc="840AEC84">
      <w:start w:val="4"/>
      <w:numFmt w:val="decimal"/>
      <w:lvlText w:val="%1."/>
      <w:lvlJc w:val="left"/>
      <w:pPr>
        <w:tabs>
          <w:tab w:val="num" w:pos="765"/>
        </w:tabs>
        <w:ind w:left="765" w:hanging="360"/>
      </w:pPr>
      <w:rPr>
        <w:rFonts w:cs="Times New Roman" w:hint="default"/>
        <w:b w:val="0"/>
      </w:rPr>
    </w:lvl>
    <w:lvl w:ilvl="1" w:tplc="04180019" w:tentative="1">
      <w:start w:val="1"/>
      <w:numFmt w:val="lowerLetter"/>
      <w:lvlText w:val="%2."/>
      <w:lvlJc w:val="left"/>
      <w:pPr>
        <w:tabs>
          <w:tab w:val="num" w:pos="1485"/>
        </w:tabs>
        <w:ind w:left="1485" w:hanging="360"/>
      </w:pPr>
      <w:rPr>
        <w:rFonts w:cs="Times New Roman"/>
      </w:rPr>
    </w:lvl>
    <w:lvl w:ilvl="2" w:tplc="0418001B" w:tentative="1">
      <w:start w:val="1"/>
      <w:numFmt w:val="lowerRoman"/>
      <w:lvlText w:val="%3."/>
      <w:lvlJc w:val="right"/>
      <w:pPr>
        <w:tabs>
          <w:tab w:val="num" w:pos="2205"/>
        </w:tabs>
        <w:ind w:left="2205" w:hanging="180"/>
      </w:pPr>
      <w:rPr>
        <w:rFonts w:cs="Times New Roman"/>
      </w:rPr>
    </w:lvl>
    <w:lvl w:ilvl="3" w:tplc="0418000F" w:tentative="1">
      <w:start w:val="1"/>
      <w:numFmt w:val="decimal"/>
      <w:lvlText w:val="%4."/>
      <w:lvlJc w:val="left"/>
      <w:pPr>
        <w:tabs>
          <w:tab w:val="num" w:pos="2925"/>
        </w:tabs>
        <w:ind w:left="2925" w:hanging="360"/>
      </w:pPr>
      <w:rPr>
        <w:rFonts w:cs="Times New Roman"/>
      </w:rPr>
    </w:lvl>
    <w:lvl w:ilvl="4" w:tplc="04180019" w:tentative="1">
      <w:start w:val="1"/>
      <w:numFmt w:val="lowerLetter"/>
      <w:lvlText w:val="%5."/>
      <w:lvlJc w:val="left"/>
      <w:pPr>
        <w:tabs>
          <w:tab w:val="num" w:pos="3645"/>
        </w:tabs>
        <w:ind w:left="3645" w:hanging="360"/>
      </w:pPr>
      <w:rPr>
        <w:rFonts w:cs="Times New Roman"/>
      </w:rPr>
    </w:lvl>
    <w:lvl w:ilvl="5" w:tplc="0418001B" w:tentative="1">
      <w:start w:val="1"/>
      <w:numFmt w:val="lowerRoman"/>
      <w:lvlText w:val="%6."/>
      <w:lvlJc w:val="right"/>
      <w:pPr>
        <w:tabs>
          <w:tab w:val="num" w:pos="4365"/>
        </w:tabs>
        <w:ind w:left="4365" w:hanging="180"/>
      </w:pPr>
      <w:rPr>
        <w:rFonts w:cs="Times New Roman"/>
      </w:rPr>
    </w:lvl>
    <w:lvl w:ilvl="6" w:tplc="0418000F" w:tentative="1">
      <w:start w:val="1"/>
      <w:numFmt w:val="decimal"/>
      <w:lvlText w:val="%7."/>
      <w:lvlJc w:val="left"/>
      <w:pPr>
        <w:tabs>
          <w:tab w:val="num" w:pos="5085"/>
        </w:tabs>
        <w:ind w:left="5085" w:hanging="360"/>
      </w:pPr>
      <w:rPr>
        <w:rFonts w:cs="Times New Roman"/>
      </w:rPr>
    </w:lvl>
    <w:lvl w:ilvl="7" w:tplc="04180019" w:tentative="1">
      <w:start w:val="1"/>
      <w:numFmt w:val="lowerLetter"/>
      <w:lvlText w:val="%8."/>
      <w:lvlJc w:val="left"/>
      <w:pPr>
        <w:tabs>
          <w:tab w:val="num" w:pos="5805"/>
        </w:tabs>
        <w:ind w:left="5805" w:hanging="360"/>
      </w:pPr>
      <w:rPr>
        <w:rFonts w:cs="Times New Roman"/>
      </w:rPr>
    </w:lvl>
    <w:lvl w:ilvl="8" w:tplc="0418001B" w:tentative="1">
      <w:start w:val="1"/>
      <w:numFmt w:val="lowerRoman"/>
      <w:lvlText w:val="%9."/>
      <w:lvlJc w:val="right"/>
      <w:pPr>
        <w:tabs>
          <w:tab w:val="num" w:pos="6525"/>
        </w:tabs>
        <w:ind w:left="6525" w:hanging="180"/>
      </w:pPr>
      <w:rPr>
        <w:rFonts w:cs="Times New Roman"/>
      </w:rPr>
    </w:lvl>
  </w:abstractNum>
  <w:abstractNum w:abstractNumId="11">
    <w:nsid w:val="670564C3"/>
    <w:multiLevelType w:val="hybridMultilevel"/>
    <w:tmpl w:val="729A0750"/>
    <w:lvl w:ilvl="0" w:tplc="10641E22">
      <w:start w:val="3"/>
      <w:numFmt w:val="bullet"/>
      <w:lvlText w:val="-"/>
      <w:lvlJc w:val="left"/>
      <w:pPr>
        <w:tabs>
          <w:tab w:val="num" w:pos="720"/>
        </w:tabs>
        <w:ind w:left="720" w:hanging="360"/>
      </w:pPr>
      <w:rPr>
        <w:rFonts w:ascii="Times New Roman" w:eastAsia="Times New Roman" w:hAnsi="Times New Roman"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2">
    <w:nsid w:val="679C1A29"/>
    <w:multiLevelType w:val="hybridMultilevel"/>
    <w:tmpl w:val="A0A671A4"/>
    <w:lvl w:ilvl="0" w:tplc="04180017">
      <w:start w:val="2"/>
      <w:numFmt w:val="lowerLetter"/>
      <w:lvlText w:val="%1)"/>
      <w:lvlJc w:val="left"/>
      <w:pPr>
        <w:tabs>
          <w:tab w:val="num" w:pos="720"/>
        </w:tabs>
        <w:ind w:left="720" w:hanging="360"/>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13">
    <w:nsid w:val="69180129"/>
    <w:multiLevelType w:val="hybridMultilevel"/>
    <w:tmpl w:val="74869550"/>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C763123"/>
    <w:multiLevelType w:val="hybridMultilevel"/>
    <w:tmpl w:val="3EAEFD90"/>
    <w:lvl w:ilvl="0" w:tplc="4006A3D0">
      <w:start w:val="7"/>
      <w:numFmt w:val="decimal"/>
      <w:lvlText w:val="%1."/>
      <w:lvlJc w:val="left"/>
      <w:pPr>
        <w:tabs>
          <w:tab w:val="num" w:pos="765"/>
        </w:tabs>
        <w:ind w:left="765" w:hanging="360"/>
      </w:pPr>
      <w:rPr>
        <w:rFonts w:cs="Times New Roman" w:hint="default"/>
        <w:b w:val="0"/>
      </w:rPr>
    </w:lvl>
    <w:lvl w:ilvl="1" w:tplc="04180019" w:tentative="1">
      <w:start w:val="1"/>
      <w:numFmt w:val="lowerLetter"/>
      <w:lvlText w:val="%2."/>
      <w:lvlJc w:val="left"/>
      <w:pPr>
        <w:tabs>
          <w:tab w:val="num" w:pos="1485"/>
        </w:tabs>
        <w:ind w:left="1485" w:hanging="360"/>
      </w:pPr>
      <w:rPr>
        <w:rFonts w:cs="Times New Roman"/>
      </w:rPr>
    </w:lvl>
    <w:lvl w:ilvl="2" w:tplc="0418001B" w:tentative="1">
      <w:start w:val="1"/>
      <w:numFmt w:val="lowerRoman"/>
      <w:lvlText w:val="%3."/>
      <w:lvlJc w:val="right"/>
      <w:pPr>
        <w:tabs>
          <w:tab w:val="num" w:pos="2205"/>
        </w:tabs>
        <w:ind w:left="2205" w:hanging="180"/>
      </w:pPr>
      <w:rPr>
        <w:rFonts w:cs="Times New Roman"/>
      </w:rPr>
    </w:lvl>
    <w:lvl w:ilvl="3" w:tplc="0418000F" w:tentative="1">
      <w:start w:val="1"/>
      <w:numFmt w:val="decimal"/>
      <w:lvlText w:val="%4."/>
      <w:lvlJc w:val="left"/>
      <w:pPr>
        <w:tabs>
          <w:tab w:val="num" w:pos="2925"/>
        </w:tabs>
        <w:ind w:left="2925" w:hanging="360"/>
      </w:pPr>
      <w:rPr>
        <w:rFonts w:cs="Times New Roman"/>
      </w:rPr>
    </w:lvl>
    <w:lvl w:ilvl="4" w:tplc="04180019" w:tentative="1">
      <w:start w:val="1"/>
      <w:numFmt w:val="lowerLetter"/>
      <w:lvlText w:val="%5."/>
      <w:lvlJc w:val="left"/>
      <w:pPr>
        <w:tabs>
          <w:tab w:val="num" w:pos="3645"/>
        </w:tabs>
        <w:ind w:left="3645" w:hanging="360"/>
      </w:pPr>
      <w:rPr>
        <w:rFonts w:cs="Times New Roman"/>
      </w:rPr>
    </w:lvl>
    <w:lvl w:ilvl="5" w:tplc="0418001B" w:tentative="1">
      <w:start w:val="1"/>
      <w:numFmt w:val="lowerRoman"/>
      <w:lvlText w:val="%6."/>
      <w:lvlJc w:val="right"/>
      <w:pPr>
        <w:tabs>
          <w:tab w:val="num" w:pos="4365"/>
        </w:tabs>
        <w:ind w:left="4365" w:hanging="180"/>
      </w:pPr>
      <w:rPr>
        <w:rFonts w:cs="Times New Roman"/>
      </w:rPr>
    </w:lvl>
    <w:lvl w:ilvl="6" w:tplc="0418000F" w:tentative="1">
      <w:start w:val="1"/>
      <w:numFmt w:val="decimal"/>
      <w:lvlText w:val="%7."/>
      <w:lvlJc w:val="left"/>
      <w:pPr>
        <w:tabs>
          <w:tab w:val="num" w:pos="5085"/>
        </w:tabs>
        <w:ind w:left="5085" w:hanging="360"/>
      </w:pPr>
      <w:rPr>
        <w:rFonts w:cs="Times New Roman"/>
      </w:rPr>
    </w:lvl>
    <w:lvl w:ilvl="7" w:tplc="04180019" w:tentative="1">
      <w:start w:val="1"/>
      <w:numFmt w:val="lowerLetter"/>
      <w:lvlText w:val="%8."/>
      <w:lvlJc w:val="left"/>
      <w:pPr>
        <w:tabs>
          <w:tab w:val="num" w:pos="5805"/>
        </w:tabs>
        <w:ind w:left="5805" w:hanging="360"/>
      </w:pPr>
      <w:rPr>
        <w:rFonts w:cs="Times New Roman"/>
      </w:rPr>
    </w:lvl>
    <w:lvl w:ilvl="8" w:tplc="0418001B" w:tentative="1">
      <w:start w:val="1"/>
      <w:numFmt w:val="lowerRoman"/>
      <w:lvlText w:val="%9."/>
      <w:lvlJc w:val="right"/>
      <w:pPr>
        <w:tabs>
          <w:tab w:val="num" w:pos="6525"/>
        </w:tabs>
        <w:ind w:left="6525" w:hanging="180"/>
      </w:pPr>
      <w:rPr>
        <w:rFonts w:cs="Times New Roman"/>
      </w:rPr>
    </w:lvl>
  </w:abstractNum>
  <w:abstractNum w:abstractNumId="15">
    <w:nsid w:val="6EDB26E3"/>
    <w:multiLevelType w:val="hybridMultilevel"/>
    <w:tmpl w:val="9DDED54A"/>
    <w:lvl w:ilvl="0" w:tplc="04180017">
      <w:start w:val="1"/>
      <w:numFmt w:val="lowerLetter"/>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6">
    <w:nsid w:val="7541182F"/>
    <w:multiLevelType w:val="hybridMultilevel"/>
    <w:tmpl w:val="5F5E0A50"/>
    <w:lvl w:ilvl="0" w:tplc="A6081364">
      <w:start w:val="5"/>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6086B74"/>
    <w:multiLevelType w:val="multilevel"/>
    <w:tmpl w:val="1A28D50A"/>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79D77F7E"/>
    <w:multiLevelType w:val="hybridMultilevel"/>
    <w:tmpl w:val="C28CEBB6"/>
    <w:lvl w:ilvl="0" w:tplc="0409000F">
      <w:start w:val="1"/>
      <w:numFmt w:val="decimal"/>
      <w:lvlText w:val="%1."/>
      <w:lvlJc w:val="left"/>
      <w:pPr>
        <w:tabs>
          <w:tab w:val="num" w:pos="540"/>
        </w:tabs>
        <w:ind w:left="54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7A085C11"/>
    <w:multiLevelType w:val="hybridMultilevel"/>
    <w:tmpl w:val="BE6E1102"/>
    <w:lvl w:ilvl="0" w:tplc="C090FFC2">
      <w:start w:val="1"/>
      <w:numFmt w:val="decimal"/>
      <w:lvlText w:val="%1."/>
      <w:lvlJc w:val="left"/>
      <w:pPr>
        <w:tabs>
          <w:tab w:val="num" w:pos="720"/>
        </w:tabs>
        <w:ind w:left="720" w:hanging="360"/>
      </w:pPr>
      <w:rPr>
        <w:rFonts w:cs="Times New Roman" w:hint="default"/>
        <w:b/>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nsid w:val="7EF54A9B"/>
    <w:multiLevelType w:val="hybridMultilevel"/>
    <w:tmpl w:val="4C384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4"/>
  </w:num>
  <w:num w:numId="3">
    <w:abstractNumId w:val="9"/>
  </w:num>
  <w:num w:numId="4">
    <w:abstractNumId w:val="17"/>
  </w:num>
  <w:num w:numId="5">
    <w:abstractNumId w:val="19"/>
  </w:num>
  <w:num w:numId="6">
    <w:abstractNumId w:val="1"/>
  </w:num>
  <w:num w:numId="7">
    <w:abstractNumId w:val="0"/>
  </w:num>
  <w:num w:numId="8">
    <w:abstractNumId w:val="11"/>
  </w:num>
  <w:num w:numId="9">
    <w:abstractNumId w:val="14"/>
  </w:num>
  <w:num w:numId="10">
    <w:abstractNumId w:val="3"/>
  </w:num>
  <w:num w:numId="11">
    <w:abstractNumId w:val="10"/>
  </w:num>
  <w:num w:numId="12">
    <w:abstractNumId w:val="5"/>
  </w:num>
  <w:num w:numId="13">
    <w:abstractNumId w:val="8"/>
  </w:num>
  <w:num w:numId="14">
    <w:abstractNumId w:val="18"/>
  </w:num>
  <w:num w:numId="15">
    <w:abstractNumId w:val="16"/>
  </w:num>
  <w:num w:numId="16">
    <w:abstractNumId w:val="7"/>
  </w:num>
  <w:num w:numId="17">
    <w:abstractNumId w:val="15"/>
  </w:num>
  <w:num w:numId="18">
    <w:abstractNumId w:val="2"/>
  </w:num>
  <w:num w:numId="19">
    <w:abstractNumId w:val="6"/>
  </w:num>
  <w:num w:numId="20">
    <w:abstractNumId w:val="20"/>
  </w:num>
  <w:num w:numId="21">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stylePaneFormatFilter w:val="3F01"/>
  <w:defaultTabStop w:val="720"/>
  <w:hyphenationZone w:val="425"/>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F3C33"/>
    <w:rsid w:val="00001739"/>
    <w:rsid w:val="00002426"/>
    <w:rsid w:val="000048C2"/>
    <w:rsid w:val="000073D6"/>
    <w:rsid w:val="00013BEF"/>
    <w:rsid w:val="000201B1"/>
    <w:rsid w:val="000221C7"/>
    <w:rsid w:val="00022DA2"/>
    <w:rsid w:val="00025399"/>
    <w:rsid w:val="00034CBD"/>
    <w:rsid w:val="000361F4"/>
    <w:rsid w:val="00037A84"/>
    <w:rsid w:val="00040C8C"/>
    <w:rsid w:val="00050A12"/>
    <w:rsid w:val="0005209E"/>
    <w:rsid w:val="00054114"/>
    <w:rsid w:val="00054833"/>
    <w:rsid w:val="00062B10"/>
    <w:rsid w:val="00063112"/>
    <w:rsid w:val="00064390"/>
    <w:rsid w:val="00067945"/>
    <w:rsid w:val="00071BCE"/>
    <w:rsid w:val="00072BD3"/>
    <w:rsid w:val="000734C2"/>
    <w:rsid w:val="000747DD"/>
    <w:rsid w:val="00075EE8"/>
    <w:rsid w:val="0007766A"/>
    <w:rsid w:val="0008001C"/>
    <w:rsid w:val="000831FD"/>
    <w:rsid w:val="000849EA"/>
    <w:rsid w:val="00095E3E"/>
    <w:rsid w:val="000A1941"/>
    <w:rsid w:val="000A5ED6"/>
    <w:rsid w:val="000B2A58"/>
    <w:rsid w:val="000B33E0"/>
    <w:rsid w:val="000B58E1"/>
    <w:rsid w:val="000B6035"/>
    <w:rsid w:val="000C418A"/>
    <w:rsid w:val="000C592E"/>
    <w:rsid w:val="000D102B"/>
    <w:rsid w:val="000D1FA1"/>
    <w:rsid w:val="000D3155"/>
    <w:rsid w:val="000D757C"/>
    <w:rsid w:val="000E4435"/>
    <w:rsid w:val="000E7001"/>
    <w:rsid w:val="000E765D"/>
    <w:rsid w:val="000F53B9"/>
    <w:rsid w:val="000F5B40"/>
    <w:rsid w:val="0010138C"/>
    <w:rsid w:val="001044F8"/>
    <w:rsid w:val="00106821"/>
    <w:rsid w:val="001107D8"/>
    <w:rsid w:val="00115B9D"/>
    <w:rsid w:val="001200A0"/>
    <w:rsid w:val="0012042C"/>
    <w:rsid w:val="00122F3D"/>
    <w:rsid w:val="001231C6"/>
    <w:rsid w:val="00124826"/>
    <w:rsid w:val="001307A9"/>
    <w:rsid w:val="0013445B"/>
    <w:rsid w:val="0013551F"/>
    <w:rsid w:val="00135D1E"/>
    <w:rsid w:val="00136151"/>
    <w:rsid w:val="00155822"/>
    <w:rsid w:val="00161D9D"/>
    <w:rsid w:val="00177B3D"/>
    <w:rsid w:val="00180254"/>
    <w:rsid w:val="00191F42"/>
    <w:rsid w:val="00193DD6"/>
    <w:rsid w:val="00196FE2"/>
    <w:rsid w:val="001A1444"/>
    <w:rsid w:val="001A47F7"/>
    <w:rsid w:val="001A5393"/>
    <w:rsid w:val="001A791D"/>
    <w:rsid w:val="001A7C52"/>
    <w:rsid w:val="001B2E29"/>
    <w:rsid w:val="001B73D4"/>
    <w:rsid w:val="001C03F5"/>
    <w:rsid w:val="001C0C69"/>
    <w:rsid w:val="001C3B3C"/>
    <w:rsid w:val="001C7024"/>
    <w:rsid w:val="001D0A7A"/>
    <w:rsid w:val="001D32FB"/>
    <w:rsid w:val="001D3A11"/>
    <w:rsid w:val="001E1D83"/>
    <w:rsid w:val="001E2393"/>
    <w:rsid w:val="001E27D6"/>
    <w:rsid w:val="001E62FC"/>
    <w:rsid w:val="001F20D6"/>
    <w:rsid w:val="001F6503"/>
    <w:rsid w:val="001F730B"/>
    <w:rsid w:val="001F7C8C"/>
    <w:rsid w:val="002011FF"/>
    <w:rsid w:val="00203B4F"/>
    <w:rsid w:val="0020414A"/>
    <w:rsid w:val="00204C2B"/>
    <w:rsid w:val="00206A7B"/>
    <w:rsid w:val="00211B11"/>
    <w:rsid w:val="00211CDB"/>
    <w:rsid w:val="00211D69"/>
    <w:rsid w:val="00215589"/>
    <w:rsid w:val="002156DE"/>
    <w:rsid w:val="0022408F"/>
    <w:rsid w:val="00224140"/>
    <w:rsid w:val="00227C96"/>
    <w:rsid w:val="00230855"/>
    <w:rsid w:val="0023146B"/>
    <w:rsid w:val="00236AA2"/>
    <w:rsid w:val="00237E2C"/>
    <w:rsid w:val="0024020B"/>
    <w:rsid w:val="002409D4"/>
    <w:rsid w:val="002419DA"/>
    <w:rsid w:val="00241AF5"/>
    <w:rsid w:val="0024210B"/>
    <w:rsid w:val="0024643D"/>
    <w:rsid w:val="0024759A"/>
    <w:rsid w:val="00251799"/>
    <w:rsid w:val="00253ECB"/>
    <w:rsid w:val="00256C3F"/>
    <w:rsid w:val="00257837"/>
    <w:rsid w:val="00265B42"/>
    <w:rsid w:val="00266DEB"/>
    <w:rsid w:val="00267A27"/>
    <w:rsid w:val="00272121"/>
    <w:rsid w:val="00274390"/>
    <w:rsid w:val="002767F0"/>
    <w:rsid w:val="002812DB"/>
    <w:rsid w:val="00283E41"/>
    <w:rsid w:val="00292073"/>
    <w:rsid w:val="00292F83"/>
    <w:rsid w:val="00293C08"/>
    <w:rsid w:val="002A1E3E"/>
    <w:rsid w:val="002A20B9"/>
    <w:rsid w:val="002A269A"/>
    <w:rsid w:val="002A4830"/>
    <w:rsid w:val="002A695F"/>
    <w:rsid w:val="002B0FAC"/>
    <w:rsid w:val="002B21D3"/>
    <w:rsid w:val="002B26B7"/>
    <w:rsid w:val="002B4E53"/>
    <w:rsid w:val="002B673D"/>
    <w:rsid w:val="002B6E2D"/>
    <w:rsid w:val="002C0613"/>
    <w:rsid w:val="002C182A"/>
    <w:rsid w:val="002D18B7"/>
    <w:rsid w:val="002D6768"/>
    <w:rsid w:val="002D67C9"/>
    <w:rsid w:val="002D6C8D"/>
    <w:rsid w:val="002D7AEF"/>
    <w:rsid w:val="002E0A61"/>
    <w:rsid w:val="002E11E9"/>
    <w:rsid w:val="002E1520"/>
    <w:rsid w:val="002E38ED"/>
    <w:rsid w:val="002F1D4D"/>
    <w:rsid w:val="002F57BA"/>
    <w:rsid w:val="002F6E26"/>
    <w:rsid w:val="003016BB"/>
    <w:rsid w:val="00302846"/>
    <w:rsid w:val="00304032"/>
    <w:rsid w:val="00304A16"/>
    <w:rsid w:val="0030658E"/>
    <w:rsid w:val="003104D0"/>
    <w:rsid w:val="00312E8D"/>
    <w:rsid w:val="00313740"/>
    <w:rsid w:val="00314281"/>
    <w:rsid w:val="00315A2A"/>
    <w:rsid w:val="003202E1"/>
    <w:rsid w:val="00322B86"/>
    <w:rsid w:val="00327527"/>
    <w:rsid w:val="0032793F"/>
    <w:rsid w:val="00327CA5"/>
    <w:rsid w:val="00331473"/>
    <w:rsid w:val="00331533"/>
    <w:rsid w:val="00331A1F"/>
    <w:rsid w:val="00334138"/>
    <w:rsid w:val="003355E9"/>
    <w:rsid w:val="00336472"/>
    <w:rsid w:val="00337A5C"/>
    <w:rsid w:val="00341635"/>
    <w:rsid w:val="00342DE5"/>
    <w:rsid w:val="00345EA9"/>
    <w:rsid w:val="00346BF4"/>
    <w:rsid w:val="00346F26"/>
    <w:rsid w:val="00350DF1"/>
    <w:rsid w:val="003519A5"/>
    <w:rsid w:val="00355104"/>
    <w:rsid w:val="00361C13"/>
    <w:rsid w:val="0036695A"/>
    <w:rsid w:val="00372D24"/>
    <w:rsid w:val="00375981"/>
    <w:rsid w:val="00375F31"/>
    <w:rsid w:val="00376217"/>
    <w:rsid w:val="00376280"/>
    <w:rsid w:val="00376772"/>
    <w:rsid w:val="00380397"/>
    <w:rsid w:val="00384A44"/>
    <w:rsid w:val="0038515E"/>
    <w:rsid w:val="00385630"/>
    <w:rsid w:val="00386AA6"/>
    <w:rsid w:val="0038718C"/>
    <w:rsid w:val="00394B07"/>
    <w:rsid w:val="00395089"/>
    <w:rsid w:val="00395A1E"/>
    <w:rsid w:val="00397549"/>
    <w:rsid w:val="003A39F0"/>
    <w:rsid w:val="003A6E97"/>
    <w:rsid w:val="003A7585"/>
    <w:rsid w:val="003A76FF"/>
    <w:rsid w:val="003A7F0E"/>
    <w:rsid w:val="003B1475"/>
    <w:rsid w:val="003B5451"/>
    <w:rsid w:val="003B616B"/>
    <w:rsid w:val="003C65E4"/>
    <w:rsid w:val="003D0834"/>
    <w:rsid w:val="003D148C"/>
    <w:rsid w:val="003D590F"/>
    <w:rsid w:val="003D6FE4"/>
    <w:rsid w:val="003E176A"/>
    <w:rsid w:val="003E7C41"/>
    <w:rsid w:val="003F1C67"/>
    <w:rsid w:val="003F1F82"/>
    <w:rsid w:val="004006E4"/>
    <w:rsid w:val="00406415"/>
    <w:rsid w:val="00412B9C"/>
    <w:rsid w:val="004140EA"/>
    <w:rsid w:val="00415290"/>
    <w:rsid w:val="0041784E"/>
    <w:rsid w:val="00417C99"/>
    <w:rsid w:val="004213B1"/>
    <w:rsid w:val="004218BF"/>
    <w:rsid w:val="00423A82"/>
    <w:rsid w:val="0042576E"/>
    <w:rsid w:val="00433EAD"/>
    <w:rsid w:val="00433FC2"/>
    <w:rsid w:val="00435C86"/>
    <w:rsid w:val="00442CE5"/>
    <w:rsid w:val="00443A6D"/>
    <w:rsid w:val="004458A7"/>
    <w:rsid w:val="00447BE9"/>
    <w:rsid w:val="00451404"/>
    <w:rsid w:val="004527F5"/>
    <w:rsid w:val="004532CC"/>
    <w:rsid w:val="00455155"/>
    <w:rsid w:val="00455DE2"/>
    <w:rsid w:val="00461298"/>
    <w:rsid w:val="00461439"/>
    <w:rsid w:val="0046213E"/>
    <w:rsid w:val="004624AC"/>
    <w:rsid w:val="004664C7"/>
    <w:rsid w:val="00467B7A"/>
    <w:rsid w:val="004736D5"/>
    <w:rsid w:val="0047722E"/>
    <w:rsid w:val="00485881"/>
    <w:rsid w:val="00485D8C"/>
    <w:rsid w:val="004869E2"/>
    <w:rsid w:val="00486A5C"/>
    <w:rsid w:val="00486CCD"/>
    <w:rsid w:val="004917CC"/>
    <w:rsid w:val="004922C1"/>
    <w:rsid w:val="00494720"/>
    <w:rsid w:val="00496AE0"/>
    <w:rsid w:val="004A059F"/>
    <w:rsid w:val="004A4ECE"/>
    <w:rsid w:val="004A55EC"/>
    <w:rsid w:val="004A56D5"/>
    <w:rsid w:val="004A61D1"/>
    <w:rsid w:val="004A6EF2"/>
    <w:rsid w:val="004A7CEC"/>
    <w:rsid w:val="004B1280"/>
    <w:rsid w:val="004B1995"/>
    <w:rsid w:val="004B3D32"/>
    <w:rsid w:val="004C6868"/>
    <w:rsid w:val="004D4AF8"/>
    <w:rsid w:val="004D4C86"/>
    <w:rsid w:val="004D5455"/>
    <w:rsid w:val="004D5FFA"/>
    <w:rsid w:val="004D7C98"/>
    <w:rsid w:val="004E3EEF"/>
    <w:rsid w:val="004E59D6"/>
    <w:rsid w:val="004E6659"/>
    <w:rsid w:val="004E7966"/>
    <w:rsid w:val="004F06F0"/>
    <w:rsid w:val="004F1A40"/>
    <w:rsid w:val="004F470F"/>
    <w:rsid w:val="004F4B82"/>
    <w:rsid w:val="00500552"/>
    <w:rsid w:val="0050442D"/>
    <w:rsid w:val="005138DB"/>
    <w:rsid w:val="00520F78"/>
    <w:rsid w:val="005210FA"/>
    <w:rsid w:val="00525035"/>
    <w:rsid w:val="00536E43"/>
    <w:rsid w:val="00537535"/>
    <w:rsid w:val="00542629"/>
    <w:rsid w:val="00544610"/>
    <w:rsid w:val="005460D6"/>
    <w:rsid w:val="0055163F"/>
    <w:rsid w:val="005526F8"/>
    <w:rsid w:val="00553DA4"/>
    <w:rsid w:val="00556FF4"/>
    <w:rsid w:val="00566CCD"/>
    <w:rsid w:val="00570E84"/>
    <w:rsid w:val="00573997"/>
    <w:rsid w:val="00573B53"/>
    <w:rsid w:val="00573C91"/>
    <w:rsid w:val="00573D7D"/>
    <w:rsid w:val="00582ECF"/>
    <w:rsid w:val="005833E8"/>
    <w:rsid w:val="005846D9"/>
    <w:rsid w:val="00584CAA"/>
    <w:rsid w:val="00584E48"/>
    <w:rsid w:val="005863FC"/>
    <w:rsid w:val="00586AAB"/>
    <w:rsid w:val="005908C8"/>
    <w:rsid w:val="0059255A"/>
    <w:rsid w:val="005952B7"/>
    <w:rsid w:val="00595A67"/>
    <w:rsid w:val="005A11F5"/>
    <w:rsid w:val="005A5423"/>
    <w:rsid w:val="005A5EA7"/>
    <w:rsid w:val="005B1E73"/>
    <w:rsid w:val="005B3221"/>
    <w:rsid w:val="005C4CF1"/>
    <w:rsid w:val="005C5A84"/>
    <w:rsid w:val="005C62B3"/>
    <w:rsid w:val="005C6A09"/>
    <w:rsid w:val="005C760A"/>
    <w:rsid w:val="005D0687"/>
    <w:rsid w:val="005D428F"/>
    <w:rsid w:val="005D62F8"/>
    <w:rsid w:val="005D722A"/>
    <w:rsid w:val="005E3BBC"/>
    <w:rsid w:val="005E6B46"/>
    <w:rsid w:val="006004FC"/>
    <w:rsid w:val="00604FE9"/>
    <w:rsid w:val="006053A1"/>
    <w:rsid w:val="0060694C"/>
    <w:rsid w:val="0060772C"/>
    <w:rsid w:val="00610F7F"/>
    <w:rsid w:val="00613306"/>
    <w:rsid w:val="00614DE1"/>
    <w:rsid w:val="00616632"/>
    <w:rsid w:val="0061759E"/>
    <w:rsid w:val="006253F0"/>
    <w:rsid w:val="006279D5"/>
    <w:rsid w:val="00627B15"/>
    <w:rsid w:val="00634672"/>
    <w:rsid w:val="00634E59"/>
    <w:rsid w:val="00634F69"/>
    <w:rsid w:val="006360CC"/>
    <w:rsid w:val="00637730"/>
    <w:rsid w:val="00640C75"/>
    <w:rsid w:val="006414BD"/>
    <w:rsid w:val="006419A4"/>
    <w:rsid w:val="00643984"/>
    <w:rsid w:val="00654407"/>
    <w:rsid w:val="006545EE"/>
    <w:rsid w:val="00655378"/>
    <w:rsid w:val="006554F2"/>
    <w:rsid w:val="006600E8"/>
    <w:rsid w:val="00670465"/>
    <w:rsid w:val="00674CDD"/>
    <w:rsid w:val="00675001"/>
    <w:rsid w:val="00675FCE"/>
    <w:rsid w:val="0068236D"/>
    <w:rsid w:val="006846E4"/>
    <w:rsid w:val="00685CC6"/>
    <w:rsid w:val="006902B5"/>
    <w:rsid w:val="00691EEB"/>
    <w:rsid w:val="00693223"/>
    <w:rsid w:val="00693A46"/>
    <w:rsid w:val="006962C6"/>
    <w:rsid w:val="006A2846"/>
    <w:rsid w:val="006A6EBF"/>
    <w:rsid w:val="006A70E8"/>
    <w:rsid w:val="006B06B6"/>
    <w:rsid w:val="006B2E0D"/>
    <w:rsid w:val="006B2F5E"/>
    <w:rsid w:val="006B44F1"/>
    <w:rsid w:val="006B7B96"/>
    <w:rsid w:val="006B7FDA"/>
    <w:rsid w:val="006C2C4F"/>
    <w:rsid w:val="006C41E8"/>
    <w:rsid w:val="006C616C"/>
    <w:rsid w:val="006C7665"/>
    <w:rsid w:val="006D08D1"/>
    <w:rsid w:val="006E4492"/>
    <w:rsid w:val="006F5E48"/>
    <w:rsid w:val="0070023B"/>
    <w:rsid w:val="0070488C"/>
    <w:rsid w:val="0070490D"/>
    <w:rsid w:val="00705B06"/>
    <w:rsid w:val="00711266"/>
    <w:rsid w:val="00714165"/>
    <w:rsid w:val="00720259"/>
    <w:rsid w:val="00720D7C"/>
    <w:rsid w:val="0072292C"/>
    <w:rsid w:val="0072537E"/>
    <w:rsid w:val="007400E6"/>
    <w:rsid w:val="007437E4"/>
    <w:rsid w:val="00744DDF"/>
    <w:rsid w:val="0074699C"/>
    <w:rsid w:val="0075028E"/>
    <w:rsid w:val="00750F8C"/>
    <w:rsid w:val="00766340"/>
    <w:rsid w:val="0077028B"/>
    <w:rsid w:val="00772CD5"/>
    <w:rsid w:val="00780585"/>
    <w:rsid w:val="0078326E"/>
    <w:rsid w:val="00786E79"/>
    <w:rsid w:val="00790EFE"/>
    <w:rsid w:val="007921F7"/>
    <w:rsid w:val="007943C2"/>
    <w:rsid w:val="007A1FBB"/>
    <w:rsid w:val="007A1FF8"/>
    <w:rsid w:val="007A5129"/>
    <w:rsid w:val="007B251E"/>
    <w:rsid w:val="007B2DE1"/>
    <w:rsid w:val="007B7853"/>
    <w:rsid w:val="007B7A8E"/>
    <w:rsid w:val="007C2B52"/>
    <w:rsid w:val="007C2FED"/>
    <w:rsid w:val="007D136D"/>
    <w:rsid w:val="007D19F1"/>
    <w:rsid w:val="007D2A35"/>
    <w:rsid w:val="007D4D78"/>
    <w:rsid w:val="007D6C0A"/>
    <w:rsid w:val="007D7561"/>
    <w:rsid w:val="007E235D"/>
    <w:rsid w:val="007E3873"/>
    <w:rsid w:val="007E4879"/>
    <w:rsid w:val="007E7F8D"/>
    <w:rsid w:val="007F23D0"/>
    <w:rsid w:val="007F4371"/>
    <w:rsid w:val="007F48E1"/>
    <w:rsid w:val="007F5C04"/>
    <w:rsid w:val="007F6E99"/>
    <w:rsid w:val="007F734E"/>
    <w:rsid w:val="007F7596"/>
    <w:rsid w:val="007F77B0"/>
    <w:rsid w:val="00803EC7"/>
    <w:rsid w:val="008041FC"/>
    <w:rsid w:val="008168C5"/>
    <w:rsid w:val="00817D0A"/>
    <w:rsid w:val="008200E5"/>
    <w:rsid w:val="00821B0C"/>
    <w:rsid w:val="00827131"/>
    <w:rsid w:val="00827288"/>
    <w:rsid w:val="00827E60"/>
    <w:rsid w:val="0083327D"/>
    <w:rsid w:val="00835F3D"/>
    <w:rsid w:val="0083628A"/>
    <w:rsid w:val="008402A6"/>
    <w:rsid w:val="008449CD"/>
    <w:rsid w:val="00844FC5"/>
    <w:rsid w:val="008509DB"/>
    <w:rsid w:val="0085153B"/>
    <w:rsid w:val="00854F0B"/>
    <w:rsid w:val="00855589"/>
    <w:rsid w:val="008578AF"/>
    <w:rsid w:val="00860855"/>
    <w:rsid w:val="0086456D"/>
    <w:rsid w:val="00865F61"/>
    <w:rsid w:val="00866108"/>
    <w:rsid w:val="00874860"/>
    <w:rsid w:val="0087494A"/>
    <w:rsid w:val="008754A1"/>
    <w:rsid w:val="00875A4D"/>
    <w:rsid w:val="0088124E"/>
    <w:rsid w:val="008814F2"/>
    <w:rsid w:val="0088352C"/>
    <w:rsid w:val="008879E3"/>
    <w:rsid w:val="008904C0"/>
    <w:rsid w:val="00892B18"/>
    <w:rsid w:val="00893E36"/>
    <w:rsid w:val="0089644D"/>
    <w:rsid w:val="00897239"/>
    <w:rsid w:val="008A343A"/>
    <w:rsid w:val="008A79EA"/>
    <w:rsid w:val="008C232B"/>
    <w:rsid w:val="008C431D"/>
    <w:rsid w:val="008C48C2"/>
    <w:rsid w:val="008C74D5"/>
    <w:rsid w:val="008D170E"/>
    <w:rsid w:val="008D1DBC"/>
    <w:rsid w:val="008D2E18"/>
    <w:rsid w:val="008D5D4F"/>
    <w:rsid w:val="008D636F"/>
    <w:rsid w:val="008F10EE"/>
    <w:rsid w:val="008F3C33"/>
    <w:rsid w:val="008F4D51"/>
    <w:rsid w:val="008F6D69"/>
    <w:rsid w:val="009003A5"/>
    <w:rsid w:val="00910887"/>
    <w:rsid w:val="009110D4"/>
    <w:rsid w:val="00915514"/>
    <w:rsid w:val="009165A0"/>
    <w:rsid w:val="00917A69"/>
    <w:rsid w:val="0092012E"/>
    <w:rsid w:val="00922D39"/>
    <w:rsid w:val="00926CAA"/>
    <w:rsid w:val="00926CAB"/>
    <w:rsid w:val="00932182"/>
    <w:rsid w:val="00940FAA"/>
    <w:rsid w:val="009415A2"/>
    <w:rsid w:val="00943B96"/>
    <w:rsid w:val="00944220"/>
    <w:rsid w:val="00944821"/>
    <w:rsid w:val="00944BB4"/>
    <w:rsid w:val="009501EE"/>
    <w:rsid w:val="00950A4F"/>
    <w:rsid w:val="00952284"/>
    <w:rsid w:val="00955A3D"/>
    <w:rsid w:val="00956E9A"/>
    <w:rsid w:val="0096035E"/>
    <w:rsid w:val="00960845"/>
    <w:rsid w:val="00965ED9"/>
    <w:rsid w:val="00970132"/>
    <w:rsid w:val="0097090E"/>
    <w:rsid w:val="00971081"/>
    <w:rsid w:val="00973270"/>
    <w:rsid w:val="00973DFD"/>
    <w:rsid w:val="009745B5"/>
    <w:rsid w:val="00975558"/>
    <w:rsid w:val="00975FB0"/>
    <w:rsid w:val="00976FF2"/>
    <w:rsid w:val="00982A63"/>
    <w:rsid w:val="00983972"/>
    <w:rsid w:val="009865FE"/>
    <w:rsid w:val="009922E2"/>
    <w:rsid w:val="009A0307"/>
    <w:rsid w:val="009A330E"/>
    <w:rsid w:val="009A36B5"/>
    <w:rsid w:val="009A4522"/>
    <w:rsid w:val="009A5D65"/>
    <w:rsid w:val="009A6F11"/>
    <w:rsid w:val="009A70AC"/>
    <w:rsid w:val="009B00FE"/>
    <w:rsid w:val="009B12CC"/>
    <w:rsid w:val="009B54E9"/>
    <w:rsid w:val="009C19C6"/>
    <w:rsid w:val="009C2D4F"/>
    <w:rsid w:val="009C2DA5"/>
    <w:rsid w:val="009C4B4A"/>
    <w:rsid w:val="009C7926"/>
    <w:rsid w:val="009D0089"/>
    <w:rsid w:val="009D20E9"/>
    <w:rsid w:val="009D4A9E"/>
    <w:rsid w:val="009D5F89"/>
    <w:rsid w:val="009D7A60"/>
    <w:rsid w:val="009E3220"/>
    <w:rsid w:val="009E6562"/>
    <w:rsid w:val="009F2E2F"/>
    <w:rsid w:val="009F61B4"/>
    <w:rsid w:val="00A00C44"/>
    <w:rsid w:val="00A04542"/>
    <w:rsid w:val="00A0648F"/>
    <w:rsid w:val="00A14AE5"/>
    <w:rsid w:val="00A153A3"/>
    <w:rsid w:val="00A21032"/>
    <w:rsid w:val="00A22B64"/>
    <w:rsid w:val="00A30BF0"/>
    <w:rsid w:val="00A318CC"/>
    <w:rsid w:val="00A33C7E"/>
    <w:rsid w:val="00A349A1"/>
    <w:rsid w:val="00A45B77"/>
    <w:rsid w:val="00A5039D"/>
    <w:rsid w:val="00A50AA8"/>
    <w:rsid w:val="00A50C04"/>
    <w:rsid w:val="00A51F80"/>
    <w:rsid w:val="00A53609"/>
    <w:rsid w:val="00A56D7B"/>
    <w:rsid w:val="00A724A6"/>
    <w:rsid w:val="00A82CDE"/>
    <w:rsid w:val="00A850C4"/>
    <w:rsid w:val="00A876B7"/>
    <w:rsid w:val="00A97FA9"/>
    <w:rsid w:val="00AA14A8"/>
    <w:rsid w:val="00AA1683"/>
    <w:rsid w:val="00AA182C"/>
    <w:rsid w:val="00AA3789"/>
    <w:rsid w:val="00AA4F93"/>
    <w:rsid w:val="00AB1592"/>
    <w:rsid w:val="00AB2B9D"/>
    <w:rsid w:val="00AC0413"/>
    <w:rsid w:val="00AC1C8D"/>
    <w:rsid w:val="00AC537C"/>
    <w:rsid w:val="00AC6E34"/>
    <w:rsid w:val="00AD0641"/>
    <w:rsid w:val="00AD127F"/>
    <w:rsid w:val="00AD1A40"/>
    <w:rsid w:val="00AE3BA9"/>
    <w:rsid w:val="00AE732E"/>
    <w:rsid w:val="00AF10CF"/>
    <w:rsid w:val="00AF254F"/>
    <w:rsid w:val="00AF4891"/>
    <w:rsid w:val="00AF4BD0"/>
    <w:rsid w:val="00B0206D"/>
    <w:rsid w:val="00B05D87"/>
    <w:rsid w:val="00B07694"/>
    <w:rsid w:val="00B11DFA"/>
    <w:rsid w:val="00B12D00"/>
    <w:rsid w:val="00B13FF0"/>
    <w:rsid w:val="00B20DA2"/>
    <w:rsid w:val="00B23309"/>
    <w:rsid w:val="00B27CAD"/>
    <w:rsid w:val="00B30DB4"/>
    <w:rsid w:val="00B325EF"/>
    <w:rsid w:val="00B32875"/>
    <w:rsid w:val="00B42345"/>
    <w:rsid w:val="00B42C80"/>
    <w:rsid w:val="00B43BD6"/>
    <w:rsid w:val="00B5186B"/>
    <w:rsid w:val="00B54B82"/>
    <w:rsid w:val="00B55E91"/>
    <w:rsid w:val="00B5681E"/>
    <w:rsid w:val="00B569DE"/>
    <w:rsid w:val="00B602F1"/>
    <w:rsid w:val="00B64454"/>
    <w:rsid w:val="00B647FD"/>
    <w:rsid w:val="00B67D00"/>
    <w:rsid w:val="00B71235"/>
    <w:rsid w:val="00B740FA"/>
    <w:rsid w:val="00B76165"/>
    <w:rsid w:val="00B76A21"/>
    <w:rsid w:val="00B77DE3"/>
    <w:rsid w:val="00B8464F"/>
    <w:rsid w:val="00B84837"/>
    <w:rsid w:val="00B84B37"/>
    <w:rsid w:val="00B906B0"/>
    <w:rsid w:val="00B94214"/>
    <w:rsid w:val="00BA08EC"/>
    <w:rsid w:val="00BA2077"/>
    <w:rsid w:val="00BA46C7"/>
    <w:rsid w:val="00BB1C21"/>
    <w:rsid w:val="00BB43E7"/>
    <w:rsid w:val="00BB65F0"/>
    <w:rsid w:val="00BC2988"/>
    <w:rsid w:val="00BD1A03"/>
    <w:rsid w:val="00BD2A76"/>
    <w:rsid w:val="00BD53E9"/>
    <w:rsid w:val="00BD73EF"/>
    <w:rsid w:val="00BE2A12"/>
    <w:rsid w:val="00BE32EC"/>
    <w:rsid w:val="00BE5DDA"/>
    <w:rsid w:val="00BE7DBE"/>
    <w:rsid w:val="00BF100C"/>
    <w:rsid w:val="00BF20CB"/>
    <w:rsid w:val="00C00F7E"/>
    <w:rsid w:val="00C01417"/>
    <w:rsid w:val="00C01E18"/>
    <w:rsid w:val="00C0349A"/>
    <w:rsid w:val="00C04607"/>
    <w:rsid w:val="00C04CFE"/>
    <w:rsid w:val="00C0767B"/>
    <w:rsid w:val="00C13FC4"/>
    <w:rsid w:val="00C16FDD"/>
    <w:rsid w:val="00C17E97"/>
    <w:rsid w:val="00C21854"/>
    <w:rsid w:val="00C2235C"/>
    <w:rsid w:val="00C241E5"/>
    <w:rsid w:val="00C27445"/>
    <w:rsid w:val="00C27709"/>
    <w:rsid w:val="00C30CE4"/>
    <w:rsid w:val="00C412D7"/>
    <w:rsid w:val="00C45B3B"/>
    <w:rsid w:val="00C46F4C"/>
    <w:rsid w:val="00C60736"/>
    <w:rsid w:val="00C615D3"/>
    <w:rsid w:val="00C61D9B"/>
    <w:rsid w:val="00C63F5F"/>
    <w:rsid w:val="00C70020"/>
    <w:rsid w:val="00C701DA"/>
    <w:rsid w:val="00C74172"/>
    <w:rsid w:val="00C8040D"/>
    <w:rsid w:val="00C92CE1"/>
    <w:rsid w:val="00C94D5D"/>
    <w:rsid w:val="00C95495"/>
    <w:rsid w:val="00CA3FD2"/>
    <w:rsid w:val="00CA5700"/>
    <w:rsid w:val="00CC02CD"/>
    <w:rsid w:val="00CD5073"/>
    <w:rsid w:val="00CD7741"/>
    <w:rsid w:val="00CD7F64"/>
    <w:rsid w:val="00CE3017"/>
    <w:rsid w:val="00CE683D"/>
    <w:rsid w:val="00CE75FA"/>
    <w:rsid w:val="00CF1F66"/>
    <w:rsid w:val="00CF308C"/>
    <w:rsid w:val="00CF5525"/>
    <w:rsid w:val="00CF76E7"/>
    <w:rsid w:val="00D00429"/>
    <w:rsid w:val="00D03C04"/>
    <w:rsid w:val="00D0662C"/>
    <w:rsid w:val="00D06D3F"/>
    <w:rsid w:val="00D07EAC"/>
    <w:rsid w:val="00D10B09"/>
    <w:rsid w:val="00D1122D"/>
    <w:rsid w:val="00D217FF"/>
    <w:rsid w:val="00D21E76"/>
    <w:rsid w:val="00D2309E"/>
    <w:rsid w:val="00D24200"/>
    <w:rsid w:val="00D303F9"/>
    <w:rsid w:val="00D336B7"/>
    <w:rsid w:val="00D35618"/>
    <w:rsid w:val="00D367BF"/>
    <w:rsid w:val="00D531F5"/>
    <w:rsid w:val="00D63FC9"/>
    <w:rsid w:val="00D7044F"/>
    <w:rsid w:val="00D71340"/>
    <w:rsid w:val="00D72795"/>
    <w:rsid w:val="00D74AA0"/>
    <w:rsid w:val="00D80183"/>
    <w:rsid w:val="00D846CF"/>
    <w:rsid w:val="00D85125"/>
    <w:rsid w:val="00D87572"/>
    <w:rsid w:val="00D907AD"/>
    <w:rsid w:val="00D91DDF"/>
    <w:rsid w:val="00D921AB"/>
    <w:rsid w:val="00D95DB9"/>
    <w:rsid w:val="00DA11F7"/>
    <w:rsid w:val="00DA36ED"/>
    <w:rsid w:val="00DA4993"/>
    <w:rsid w:val="00DA4B99"/>
    <w:rsid w:val="00DA4FBD"/>
    <w:rsid w:val="00DB5C6D"/>
    <w:rsid w:val="00DC08D3"/>
    <w:rsid w:val="00DC272E"/>
    <w:rsid w:val="00DC399E"/>
    <w:rsid w:val="00DC638A"/>
    <w:rsid w:val="00DD11B6"/>
    <w:rsid w:val="00DD44F1"/>
    <w:rsid w:val="00DD645C"/>
    <w:rsid w:val="00DD7090"/>
    <w:rsid w:val="00DD7452"/>
    <w:rsid w:val="00DE1707"/>
    <w:rsid w:val="00DE3CE9"/>
    <w:rsid w:val="00DE4783"/>
    <w:rsid w:val="00DE648C"/>
    <w:rsid w:val="00DE7AD2"/>
    <w:rsid w:val="00DF1235"/>
    <w:rsid w:val="00DF17F4"/>
    <w:rsid w:val="00DF22A2"/>
    <w:rsid w:val="00DF3CD8"/>
    <w:rsid w:val="00DF6E7B"/>
    <w:rsid w:val="00DF7034"/>
    <w:rsid w:val="00E02310"/>
    <w:rsid w:val="00E024FE"/>
    <w:rsid w:val="00E0709C"/>
    <w:rsid w:val="00E1262D"/>
    <w:rsid w:val="00E1371D"/>
    <w:rsid w:val="00E15D45"/>
    <w:rsid w:val="00E200A4"/>
    <w:rsid w:val="00E2210E"/>
    <w:rsid w:val="00E2220A"/>
    <w:rsid w:val="00E27D0D"/>
    <w:rsid w:val="00E35903"/>
    <w:rsid w:val="00E36499"/>
    <w:rsid w:val="00E369FC"/>
    <w:rsid w:val="00E41D5D"/>
    <w:rsid w:val="00E4420E"/>
    <w:rsid w:val="00E46001"/>
    <w:rsid w:val="00E46A26"/>
    <w:rsid w:val="00E47657"/>
    <w:rsid w:val="00E51FAE"/>
    <w:rsid w:val="00E61AD4"/>
    <w:rsid w:val="00E648EF"/>
    <w:rsid w:val="00E667F1"/>
    <w:rsid w:val="00E76097"/>
    <w:rsid w:val="00E829F7"/>
    <w:rsid w:val="00E8499C"/>
    <w:rsid w:val="00E85752"/>
    <w:rsid w:val="00E87B5D"/>
    <w:rsid w:val="00EA11E0"/>
    <w:rsid w:val="00EA3F48"/>
    <w:rsid w:val="00EA6438"/>
    <w:rsid w:val="00EA7CF3"/>
    <w:rsid w:val="00EB30BF"/>
    <w:rsid w:val="00EB4D3F"/>
    <w:rsid w:val="00EB57F4"/>
    <w:rsid w:val="00EB6CEF"/>
    <w:rsid w:val="00EB7251"/>
    <w:rsid w:val="00EC14F6"/>
    <w:rsid w:val="00EC1CB0"/>
    <w:rsid w:val="00EC22F8"/>
    <w:rsid w:val="00EC540F"/>
    <w:rsid w:val="00EC58D4"/>
    <w:rsid w:val="00ED73CF"/>
    <w:rsid w:val="00EE1751"/>
    <w:rsid w:val="00EE4428"/>
    <w:rsid w:val="00EF06B5"/>
    <w:rsid w:val="00EF1043"/>
    <w:rsid w:val="00EF34B1"/>
    <w:rsid w:val="00EF3F9D"/>
    <w:rsid w:val="00EF5962"/>
    <w:rsid w:val="00EF5D52"/>
    <w:rsid w:val="00EF5E64"/>
    <w:rsid w:val="00EF5FFA"/>
    <w:rsid w:val="00F00BAD"/>
    <w:rsid w:val="00F025FF"/>
    <w:rsid w:val="00F02FC2"/>
    <w:rsid w:val="00F06DF7"/>
    <w:rsid w:val="00F06E38"/>
    <w:rsid w:val="00F10E0F"/>
    <w:rsid w:val="00F13B8F"/>
    <w:rsid w:val="00F15E0C"/>
    <w:rsid w:val="00F21F0B"/>
    <w:rsid w:val="00F231EC"/>
    <w:rsid w:val="00F23B08"/>
    <w:rsid w:val="00F2662E"/>
    <w:rsid w:val="00F26A57"/>
    <w:rsid w:val="00F312C8"/>
    <w:rsid w:val="00F31AD5"/>
    <w:rsid w:val="00F366FB"/>
    <w:rsid w:val="00F4105D"/>
    <w:rsid w:val="00F46110"/>
    <w:rsid w:val="00F542F0"/>
    <w:rsid w:val="00F6060B"/>
    <w:rsid w:val="00F62A61"/>
    <w:rsid w:val="00F70046"/>
    <w:rsid w:val="00F702AD"/>
    <w:rsid w:val="00F76528"/>
    <w:rsid w:val="00F80246"/>
    <w:rsid w:val="00F802BB"/>
    <w:rsid w:val="00F973D9"/>
    <w:rsid w:val="00FA0416"/>
    <w:rsid w:val="00FA6D72"/>
    <w:rsid w:val="00FB04E9"/>
    <w:rsid w:val="00FB651C"/>
    <w:rsid w:val="00FB743E"/>
    <w:rsid w:val="00FC2651"/>
    <w:rsid w:val="00FC5531"/>
    <w:rsid w:val="00FD15C5"/>
    <w:rsid w:val="00FD2CD2"/>
    <w:rsid w:val="00FD3DD0"/>
    <w:rsid w:val="00FD610F"/>
    <w:rsid w:val="00FE168B"/>
    <w:rsid w:val="00FE33F4"/>
    <w:rsid w:val="00FE49AB"/>
    <w:rsid w:val="00FE64B9"/>
    <w:rsid w:val="00FF34AA"/>
    <w:rsid w:val="00FF646C"/>
    <w:rsid w:val="00FF6C7B"/>
    <w:rsid w:val="00FF7BD6"/>
  </w:rsids>
  <m:mathPr>
    <m:mathFont m:val="Cambria Math"/>
    <m:brkBin m:val="before"/>
    <m:brkBinSub m:val="--"/>
    <m:smallFrac m:val="off"/>
    <m:dispDef/>
    <m:lMargin m:val="0"/>
    <m:rMargin m:val="0"/>
    <m:defJc m:val="centerGroup"/>
    <m:wrapIndent m:val="1440"/>
    <m:intLim m:val="subSup"/>
    <m:naryLim m:val="undOvr"/>
  </m:mathPr>
  <w:uiCompat97To2003/>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o-RO" w:eastAsia="ro-RO"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059F"/>
    <w:rPr>
      <w:sz w:val="24"/>
      <w:szCs w:val="24"/>
      <w:lang w:eastAsia="en-US"/>
    </w:rPr>
  </w:style>
  <w:style w:type="paragraph" w:styleId="Heading1">
    <w:name w:val="heading 1"/>
    <w:basedOn w:val="Normal"/>
    <w:next w:val="Normal"/>
    <w:link w:val="Heading1Char"/>
    <w:uiPriority w:val="99"/>
    <w:qFormat/>
    <w:rsid w:val="00E61AD4"/>
    <w:pPr>
      <w:keepNext/>
      <w:ind w:left="12744"/>
      <w:outlineLvl w:val="0"/>
    </w:pPr>
    <w:rPr>
      <w:b/>
      <w:bCs/>
      <w:lang w:eastAsia="ro-RO"/>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F06B5"/>
    <w:rPr>
      <w:rFonts w:ascii="Cambria" w:hAnsi="Cambria" w:cs="Times New Roman"/>
      <w:b/>
      <w:bCs/>
      <w:kern w:val="32"/>
      <w:sz w:val="32"/>
      <w:szCs w:val="32"/>
      <w:lang w:eastAsia="en-US"/>
    </w:rPr>
  </w:style>
  <w:style w:type="table" w:styleId="TableGrid">
    <w:name w:val="Table Grid"/>
    <w:basedOn w:val="TableNormal"/>
    <w:uiPriority w:val="99"/>
    <w:rsid w:val="00F8024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DD11B6"/>
    <w:pPr>
      <w:tabs>
        <w:tab w:val="center" w:pos="4320"/>
        <w:tab w:val="right" w:pos="8640"/>
      </w:tabs>
    </w:pPr>
  </w:style>
  <w:style w:type="character" w:customStyle="1" w:styleId="FooterChar">
    <w:name w:val="Footer Char"/>
    <w:basedOn w:val="DefaultParagraphFont"/>
    <w:link w:val="Footer"/>
    <w:uiPriority w:val="99"/>
    <w:semiHidden/>
    <w:locked/>
    <w:rsid w:val="00EF06B5"/>
    <w:rPr>
      <w:rFonts w:cs="Times New Roman"/>
      <w:sz w:val="24"/>
      <w:szCs w:val="24"/>
      <w:lang w:eastAsia="en-US"/>
    </w:rPr>
  </w:style>
  <w:style w:type="character" w:styleId="PageNumber">
    <w:name w:val="page number"/>
    <w:basedOn w:val="DefaultParagraphFont"/>
    <w:uiPriority w:val="99"/>
    <w:rsid w:val="00DD11B6"/>
    <w:rPr>
      <w:rFonts w:cs="Times New Roman"/>
    </w:rPr>
  </w:style>
  <w:style w:type="paragraph" w:styleId="Header">
    <w:name w:val="header"/>
    <w:basedOn w:val="Normal"/>
    <w:link w:val="HeaderChar"/>
    <w:uiPriority w:val="99"/>
    <w:rsid w:val="00DD11B6"/>
    <w:pPr>
      <w:tabs>
        <w:tab w:val="center" w:pos="4320"/>
        <w:tab w:val="right" w:pos="8640"/>
      </w:tabs>
    </w:pPr>
  </w:style>
  <w:style w:type="character" w:customStyle="1" w:styleId="HeaderChar">
    <w:name w:val="Header Char"/>
    <w:basedOn w:val="DefaultParagraphFont"/>
    <w:link w:val="Header"/>
    <w:uiPriority w:val="99"/>
    <w:locked/>
    <w:rsid w:val="004006E4"/>
    <w:rPr>
      <w:rFonts w:cs="Times New Roman"/>
      <w:sz w:val="24"/>
      <w:szCs w:val="24"/>
      <w:lang w:eastAsia="en-US"/>
    </w:rPr>
  </w:style>
  <w:style w:type="character" w:styleId="Hyperlink">
    <w:name w:val="Hyperlink"/>
    <w:basedOn w:val="DefaultParagraphFont"/>
    <w:uiPriority w:val="99"/>
    <w:rsid w:val="00573B53"/>
    <w:rPr>
      <w:rFonts w:cs="Times New Roman"/>
      <w:color w:val="0000FF"/>
      <w:u w:val="single"/>
    </w:rPr>
  </w:style>
  <w:style w:type="paragraph" w:styleId="BalloonText">
    <w:name w:val="Balloon Text"/>
    <w:basedOn w:val="Normal"/>
    <w:link w:val="BalloonTextChar"/>
    <w:uiPriority w:val="99"/>
    <w:semiHidden/>
    <w:rsid w:val="007D136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F06B5"/>
    <w:rPr>
      <w:rFonts w:cs="Times New Roman"/>
      <w:sz w:val="2"/>
      <w:lang w:eastAsia="en-US"/>
    </w:rPr>
  </w:style>
  <w:style w:type="paragraph" w:customStyle="1" w:styleId="Default">
    <w:name w:val="Default"/>
    <w:uiPriority w:val="99"/>
    <w:rsid w:val="00AF254F"/>
    <w:pPr>
      <w:autoSpaceDE w:val="0"/>
      <w:autoSpaceDN w:val="0"/>
      <w:adjustRightInd w:val="0"/>
    </w:pPr>
    <w:rPr>
      <w:color w:val="000000"/>
      <w:sz w:val="24"/>
      <w:szCs w:val="24"/>
      <w:lang w:val="en-US" w:eastAsia="en-US"/>
    </w:rPr>
  </w:style>
  <w:style w:type="character" w:customStyle="1" w:styleId="CaracterCaracter2">
    <w:name w:val="Caracter Caracter2"/>
    <w:basedOn w:val="DefaultParagraphFont"/>
    <w:uiPriority w:val="99"/>
    <w:rsid w:val="00B20DA2"/>
    <w:rPr>
      <w:rFonts w:ascii="Calibri" w:hAnsi="Calibri" w:cs="Times New Roman"/>
      <w:sz w:val="22"/>
      <w:szCs w:val="22"/>
      <w:lang w:val="en-US" w:eastAsia="en-US" w:bidi="ar-SA"/>
    </w:rPr>
  </w:style>
</w:styles>
</file>

<file path=word/webSettings.xml><?xml version="1.0" encoding="utf-8"?>
<w:webSettings xmlns:r="http://schemas.openxmlformats.org/officeDocument/2006/relationships" xmlns:w="http://schemas.openxmlformats.org/wordprocessingml/2006/main">
  <w:divs>
    <w:div w:id="1371806341">
      <w:marLeft w:val="0"/>
      <w:marRight w:val="0"/>
      <w:marTop w:val="0"/>
      <w:marBottom w:val="0"/>
      <w:divBdr>
        <w:top w:val="none" w:sz="0" w:space="0" w:color="auto"/>
        <w:left w:val="none" w:sz="0" w:space="0" w:color="auto"/>
        <w:bottom w:val="none" w:sz="0" w:space="0" w:color="auto"/>
        <w:right w:val="none" w:sz="0" w:space="0" w:color="auto"/>
      </w:divBdr>
      <w:divsChild>
        <w:div w:id="1371806338">
          <w:marLeft w:val="0"/>
          <w:marRight w:val="0"/>
          <w:marTop w:val="0"/>
          <w:marBottom w:val="0"/>
          <w:divBdr>
            <w:top w:val="none" w:sz="0" w:space="0" w:color="auto"/>
            <w:left w:val="none" w:sz="0" w:space="0" w:color="auto"/>
            <w:bottom w:val="none" w:sz="0" w:space="0" w:color="auto"/>
            <w:right w:val="none" w:sz="0" w:space="0" w:color="auto"/>
          </w:divBdr>
        </w:div>
        <w:div w:id="1371806339">
          <w:marLeft w:val="0"/>
          <w:marRight w:val="0"/>
          <w:marTop w:val="0"/>
          <w:marBottom w:val="0"/>
          <w:divBdr>
            <w:top w:val="none" w:sz="0" w:space="0" w:color="auto"/>
            <w:left w:val="none" w:sz="0" w:space="0" w:color="auto"/>
            <w:bottom w:val="none" w:sz="0" w:space="0" w:color="auto"/>
            <w:right w:val="none" w:sz="0" w:space="0" w:color="auto"/>
          </w:divBdr>
        </w:div>
        <w:div w:id="1371806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hyperlink" Target="http://www.isjarad.ro" TargetMode="External"/><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hyperlink" Target="mailto:inf_arad@isjarad.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11</Pages>
  <Words>2461</Words>
  <Characters>14277</Characters>
  <Application>Microsoft Office Outlook</Application>
  <DocSecurity>0</DocSecurity>
  <Lines>0</Lines>
  <Paragraphs>0</Paragraphs>
  <ScaleCrop>false</ScaleCrop>
  <Company>Unitate Scolara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Grila</dc:title>
  <dc:subject/>
  <dc:creator>Gradatie</dc:creator>
  <cp:keywords/>
  <dc:description/>
  <cp:lastModifiedBy>Inspector Educativ</cp:lastModifiedBy>
  <cp:revision>2</cp:revision>
  <cp:lastPrinted>2015-02-18T12:06:00Z</cp:lastPrinted>
  <dcterms:created xsi:type="dcterms:W3CDTF">2015-03-11T09:48:00Z</dcterms:created>
  <dcterms:modified xsi:type="dcterms:W3CDTF">2015-03-11T09:48:00Z</dcterms:modified>
</cp:coreProperties>
</file>